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BD0E4" w14:textId="77777777" w:rsidR="00C30C26" w:rsidRPr="00C22D33" w:rsidRDefault="00C30C26" w:rsidP="00C30C26">
      <w:pPr>
        <w:pStyle w:val="Telobesedila"/>
        <w:spacing w:after="0"/>
        <w:ind w:firstLine="0"/>
        <w:rPr>
          <w:rFonts w:ascii="Arial" w:hAnsi="Arial" w:cs="Arial"/>
        </w:rPr>
      </w:pPr>
    </w:p>
    <w:p w14:paraId="10E99A71" w14:textId="77777777" w:rsidR="00C30C26" w:rsidRPr="00C22D33" w:rsidRDefault="00C30C26" w:rsidP="00C30C26">
      <w:pPr>
        <w:jc w:val="center"/>
        <w:rPr>
          <w:rFonts w:ascii="Arial" w:eastAsiaTheme="minorHAnsi" w:hAnsi="Arial" w:cs="Arial"/>
          <w:lang w:eastAsia="en-US"/>
        </w:rPr>
      </w:pPr>
      <w:r w:rsidRPr="00C22D33">
        <w:rPr>
          <w:rFonts w:ascii="Arial" w:hAnsi="Arial" w:cs="Arial"/>
          <w:b/>
        </w:rPr>
        <w:t>FINANČNO ZAVAROVANJE ZA RESNOST PONUDBE</w:t>
      </w:r>
    </w:p>
    <w:p w14:paraId="23CECF89" w14:textId="03ACDFC4" w:rsidR="00424790" w:rsidRDefault="00C30C26" w:rsidP="00424790">
      <w:pPr>
        <w:jc w:val="center"/>
        <w:rPr>
          <w:rFonts w:ascii="Arial" w:hAnsi="Arial" w:cs="Arial"/>
          <w:b/>
        </w:rPr>
      </w:pPr>
      <w:r w:rsidRPr="00C22D33">
        <w:rPr>
          <w:rFonts w:ascii="Arial" w:hAnsi="Arial" w:cs="Arial"/>
          <w:b/>
        </w:rPr>
        <w:t xml:space="preserve">MENIČNA IZJAVA S POOBLASTILOM ZA IZPOLNITEV </w:t>
      </w:r>
    </w:p>
    <w:p w14:paraId="2AC06174" w14:textId="38ED7E65" w:rsidR="00111D19" w:rsidRPr="0080623C" w:rsidRDefault="00111D19" w:rsidP="0080623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sklop: _________</w:t>
      </w:r>
      <w:r w:rsidRPr="00111D19">
        <w:rPr>
          <w:rFonts w:ascii="Arial" w:hAnsi="Arial" w:cs="Arial"/>
          <w:bCs/>
        </w:rPr>
        <w:t>(vpisati</w:t>
      </w:r>
      <w:r>
        <w:rPr>
          <w:rFonts w:ascii="Arial" w:hAnsi="Arial" w:cs="Arial"/>
          <w:bCs/>
        </w:rPr>
        <w:t xml:space="preserve"> št. posameznega sklopa ali vseh sklopov)</w:t>
      </w:r>
    </w:p>
    <w:p w14:paraId="7DBF5FB7" w14:textId="77777777" w:rsidR="00C30C26" w:rsidRPr="00C22D33" w:rsidRDefault="00C30C26" w:rsidP="00C30C26">
      <w:pPr>
        <w:rPr>
          <w:rFonts w:ascii="Arial" w:hAnsi="Arial" w:cs="Arial"/>
        </w:rPr>
      </w:pPr>
    </w:p>
    <w:p w14:paraId="31C7DAB4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Ponudnik: ______________________________________________________________ </w:t>
      </w:r>
    </w:p>
    <w:p w14:paraId="5B1E0288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                   (firma in sedež družbe oziroma samostojnega podjetnika)</w:t>
      </w:r>
    </w:p>
    <w:p w14:paraId="2953FEC3" w14:textId="77777777" w:rsidR="00C30C26" w:rsidRPr="00C22D33" w:rsidRDefault="00C30C26" w:rsidP="00C30C26">
      <w:pPr>
        <w:rPr>
          <w:rFonts w:ascii="Arial" w:hAnsi="Arial" w:cs="Arial"/>
        </w:rPr>
      </w:pPr>
    </w:p>
    <w:p w14:paraId="16615323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Zakoniti zastopnik (izdajatelj menice) ____________________________________________________</w:t>
      </w:r>
    </w:p>
    <w:p w14:paraId="2EBF2674" w14:textId="77777777" w:rsidR="00C30C26" w:rsidRPr="00C22D33" w:rsidRDefault="00C30C26" w:rsidP="00C30C26">
      <w:pPr>
        <w:rPr>
          <w:rFonts w:ascii="Arial" w:hAnsi="Arial" w:cs="Arial"/>
        </w:rPr>
      </w:pPr>
    </w:p>
    <w:p w14:paraId="76330794" w14:textId="0C4B63ED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nepreklicno in brezpogojno izjavljam, da pooblaščam Komunalo Slovenj Gradec d.o.o., Pameče 177</w:t>
      </w:r>
      <w:r w:rsidR="00424790" w:rsidRPr="00C22D33">
        <w:rPr>
          <w:rFonts w:ascii="Arial" w:hAnsi="Arial" w:cs="Arial"/>
        </w:rPr>
        <w:t>A</w:t>
      </w:r>
      <w:r w:rsidRPr="00C22D33">
        <w:rPr>
          <w:rFonts w:ascii="Arial" w:hAnsi="Arial" w:cs="Arial"/>
        </w:rPr>
        <w:t xml:space="preserve">, 2380 Slovenj Gradec, da lahko podpisano bianco menico, ki je bila izročena kot zavarovanje za resnost ponudbe za javni razpis za </w:t>
      </w:r>
      <w:bookmarkStart w:id="0" w:name="_Hlk144726114"/>
      <w:r w:rsidR="00111D19" w:rsidRPr="005971BA">
        <w:rPr>
          <w:rFonts w:ascii="Arial" w:hAnsi="Arial" w:cs="Arial"/>
          <w:b/>
          <w:bCs/>
        </w:rPr>
        <w:t>»Zavarovanje premoženja, premoženjskih interesov in avtomobilskih zavarovanj za obdobje od 2024 do 2028«</w:t>
      </w:r>
      <w:r w:rsidR="00111D19" w:rsidRPr="005971BA">
        <w:rPr>
          <w:rFonts w:ascii="Arial" w:hAnsi="Arial" w:cs="Arial"/>
        </w:rPr>
        <w:t xml:space="preserve">, </w:t>
      </w:r>
      <w:bookmarkEnd w:id="0"/>
      <w:r w:rsidRPr="00C22D33">
        <w:rPr>
          <w:rFonts w:ascii="Arial" w:hAnsi="Arial" w:cs="Arial"/>
          <w:b/>
        </w:rPr>
        <w:t xml:space="preserve">interna št. naročnika </w:t>
      </w:r>
      <w:r w:rsidR="00734681" w:rsidRPr="00C22D33">
        <w:rPr>
          <w:rFonts w:ascii="Arial" w:hAnsi="Arial" w:cs="Arial"/>
          <w:b/>
        </w:rPr>
        <w:t>JN-</w:t>
      </w:r>
      <w:r w:rsidR="00111D19">
        <w:rPr>
          <w:rFonts w:ascii="Arial" w:hAnsi="Arial" w:cs="Arial"/>
          <w:b/>
        </w:rPr>
        <w:t>8Br</w:t>
      </w:r>
      <w:r w:rsidR="00734681" w:rsidRPr="00C22D33">
        <w:rPr>
          <w:rFonts w:ascii="Arial" w:hAnsi="Arial" w:cs="Arial"/>
          <w:b/>
        </w:rPr>
        <w:t>/202</w:t>
      </w:r>
      <w:r w:rsidR="007D04DF" w:rsidRPr="00C22D33">
        <w:rPr>
          <w:rFonts w:ascii="Arial" w:hAnsi="Arial" w:cs="Arial"/>
          <w:b/>
        </w:rPr>
        <w:t>3</w:t>
      </w:r>
      <w:r w:rsidRPr="00C22D33">
        <w:rPr>
          <w:rFonts w:ascii="Arial" w:hAnsi="Arial" w:cs="Arial"/>
          <w:b/>
        </w:rPr>
        <w:t xml:space="preserve">, </w:t>
      </w:r>
      <w:r w:rsidRPr="00C22D33">
        <w:rPr>
          <w:rFonts w:ascii="Arial" w:hAnsi="Arial" w:cs="Arial"/>
        </w:rPr>
        <w:t xml:space="preserve">objavljenim na Portalu javnih naročil, skladno z določili dokumentacije </w:t>
      </w:r>
      <w:r w:rsidR="00424790" w:rsidRPr="00C22D33">
        <w:rPr>
          <w:rFonts w:ascii="Arial" w:hAnsi="Arial" w:cs="Arial"/>
        </w:rPr>
        <w:t xml:space="preserve">v zvezi oddajo javnega naročila </w:t>
      </w:r>
      <w:r w:rsidRPr="00C22D33">
        <w:rPr>
          <w:rFonts w:ascii="Arial" w:hAnsi="Arial" w:cs="Arial"/>
        </w:rPr>
        <w:t xml:space="preserve">in ponudbe za predmetni javni razpis, brez poprejšnjega obvestila izpolni v vseh neizpolnjenih delih za znesek </w:t>
      </w:r>
      <w:r w:rsidR="00CC1929">
        <w:rPr>
          <w:rFonts w:ascii="Arial" w:hAnsi="Arial" w:cs="Arial"/>
          <w:b/>
        </w:rPr>
        <w:t>5.000,00</w:t>
      </w:r>
      <w:r w:rsidRPr="00C22D33">
        <w:rPr>
          <w:rFonts w:ascii="Arial" w:hAnsi="Arial" w:cs="Arial"/>
          <w:b/>
        </w:rPr>
        <w:t xml:space="preserve"> EUR</w:t>
      </w:r>
      <w:r w:rsidRPr="00C22D33">
        <w:rPr>
          <w:rFonts w:ascii="Arial" w:hAnsi="Arial" w:cs="Arial"/>
        </w:rPr>
        <w:t>, če:</w:t>
      </w:r>
    </w:p>
    <w:p w14:paraId="418F61DD" w14:textId="77777777" w:rsidR="00111D19" w:rsidRPr="00C22D33" w:rsidRDefault="00111D19" w:rsidP="00C30C26">
      <w:pPr>
        <w:rPr>
          <w:rFonts w:ascii="Arial" w:hAnsi="Arial" w:cs="Arial"/>
        </w:rPr>
      </w:pPr>
    </w:p>
    <w:p w14:paraId="62BD7598" w14:textId="345250A1" w:rsidR="00C30C26" w:rsidRPr="00C22D33" w:rsidRDefault="00C30C26" w:rsidP="00C30C26">
      <w:pPr>
        <w:pStyle w:val="Odstavekseznama"/>
        <w:numPr>
          <w:ilvl w:val="0"/>
          <w:numId w:val="29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(izdajatelj menice) umakne ponudbo po </w:t>
      </w:r>
      <w:r w:rsidR="0080623C">
        <w:rPr>
          <w:rFonts w:ascii="Arial" w:hAnsi="Arial" w:cs="Arial"/>
        </w:rPr>
        <w:t>poteku</w:t>
      </w:r>
      <w:r w:rsidRPr="00C22D33">
        <w:rPr>
          <w:rFonts w:ascii="Arial" w:hAnsi="Arial" w:cs="Arial"/>
        </w:rPr>
        <w:t xml:space="preserve"> roka za </w:t>
      </w:r>
      <w:r w:rsidR="0080623C">
        <w:rPr>
          <w:rFonts w:ascii="Arial" w:hAnsi="Arial" w:cs="Arial"/>
        </w:rPr>
        <w:t>prejem</w:t>
      </w:r>
      <w:r w:rsidRPr="00C22D33">
        <w:rPr>
          <w:rFonts w:ascii="Arial" w:hAnsi="Arial" w:cs="Arial"/>
        </w:rPr>
        <w:t xml:space="preserve"> ponudb</w:t>
      </w:r>
      <w:r w:rsidR="0080623C">
        <w:rPr>
          <w:rFonts w:ascii="Arial" w:hAnsi="Arial" w:cs="Arial"/>
        </w:rPr>
        <w:t xml:space="preserve"> ali nedopustno spremeni ponudbo v času njene veljavnosti ali</w:t>
      </w:r>
    </w:p>
    <w:p w14:paraId="19553EC2" w14:textId="15AE8B48" w:rsidR="00C30C26" w:rsidRPr="00C22D33" w:rsidRDefault="00C30C26" w:rsidP="00C30C26">
      <w:pPr>
        <w:pStyle w:val="Odstavekseznama"/>
        <w:numPr>
          <w:ilvl w:val="0"/>
          <w:numId w:val="29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(izdajatelj menice) </w:t>
      </w:r>
      <w:r w:rsidR="0080623C">
        <w:rPr>
          <w:rFonts w:ascii="Arial" w:hAnsi="Arial" w:cs="Arial"/>
        </w:rPr>
        <w:t>na poziv naročnik ne podpiše pogodbe ali zavrne podpis pogodbe ali</w:t>
      </w:r>
    </w:p>
    <w:p w14:paraId="76555996" w14:textId="247A7E96" w:rsidR="00C30C26" w:rsidRPr="00C22D33" w:rsidRDefault="00C30C26" w:rsidP="00C30C26">
      <w:pPr>
        <w:pStyle w:val="Odstavekseznama"/>
        <w:numPr>
          <w:ilvl w:val="0"/>
          <w:numId w:val="29"/>
        </w:numPr>
        <w:rPr>
          <w:rFonts w:ascii="Arial" w:hAnsi="Arial" w:cs="Arial"/>
        </w:rPr>
      </w:pPr>
      <w:r w:rsidRPr="00C22D33">
        <w:rPr>
          <w:rFonts w:ascii="Arial" w:hAnsi="Arial" w:cs="Arial"/>
        </w:rPr>
        <w:t>ponudnik (izdajatelj menice)</w:t>
      </w:r>
      <w:r w:rsidR="0007376D"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ne predloži zavarovanja za dobro izvedbo pogodbenih obveznosti</w:t>
      </w:r>
      <w:r w:rsidR="0007376D">
        <w:rPr>
          <w:rFonts w:ascii="Arial" w:hAnsi="Arial" w:cs="Arial"/>
        </w:rPr>
        <w:t xml:space="preserve"> v skladu s pogoji naročila.</w:t>
      </w:r>
    </w:p>
    <w:p w14:paraId="435AC9C6" w14:textId="77777777" w:rsidR="00C30C26" w:rsidRPr="00C22D33" w:rsidRDefault="00C30C26" w:rsidP="00C30C26">
      <w:pPr>
        <w:rPr>
          <w:rFonts w:ascii="Arial" w:hAnsi="Arial" w:cs="Arial"/>
        </w:rPr>
      </w:pPr>
    </w:p>
    <w:p w14:paraId="0CFB9B8E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Izdajatelj menice izrecno potrjuje, da je podpisnik menice pooblaščen za podpis menice in da velja to pooblastilo in podpisana menica tudi v primeru spremembe zakonitih zastopnikov izdajatelja menice.  </w:t>
      </w:r>
    </w:p>
    <w:p w14:paraId="2B8B5C45" w14:textId="77777777" w:rsidR="00C30C26" w:rsidRPr="00C22D33" w:rsidRDefault="00C30C26" w:rsidP="00C30C26">
      <w:pPr>
        <w:rPr>
          <w:rFonts w:ascii="Arial" w:hAnsi="Arial" w:cs="Arial"/>
        </w:rPr>
      </w:pPr>
    </w:p>
    <w:p w14:paraId="1C5F9A10" w14:textId="77777777" w:rsidR="00C30C26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Ponudnik se odreka vsem ugovorom proti tako izpolnjeni menici in se zavezuje menico plačati ko dospe, v gotovini.</w:t>
      </w:r>
    </w:p>
    <w:p w14:paraId="0A6A2F7D" w14:textId="77777777" w:rsidR="00CF2B92" w:rsidRDefault="00CF2B92" w:rsidP="00C30C26">
      <w:pPr>
        <w:rPr>
          <w:rFonts w:ascii="Arial" w:hAnsi="Arial" w:cs="Arial"/>
        </w:rPr>
      </w:pPr>
    </w:p>
    <w:p w14:paraId="5E701A6B" w14:textId="79DEF3F8" w:rsidR="00CF2B92" w:rsidRDefault="00CF2B92" w:rsidP="00CF2B9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Pooblaščamo Komunalo Slovenj Gradec d.o.o., da menico domicilira pri </w:t>
      </w:r>
      <w:r>
        <w:rPr>
          <w:rFonts w:ascii="Arial" w:hAnsi="Arial" w:cs="Arial"/>
        </w:rPr>
        <w:t xml:space="preserve">katerikoli </w:t>
      </w:r>
      <w:r w:rsidRPr="00C22D33">
        <w:rPr>
          <w:rFonts w:ascii="Arial" w:hAnsi="Arial" w:cs="Arial"/>
        </w:rPr>
        <w:t>banki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 xml:space="preserve">ali 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drugi osebi, ki vodi katerikoli račun izdajatelja menice, v katerega breme je možno poplačilo te menice v skladu z vsakokrat veljavnimi predpisi</w:t>
      </w:r>
      <w:r>
        <w:rPr>
          <w:rFonts w:ascii="Arial" w:hAnsi="Arial" w:cs="Arial"/>
        </w:rPr>
        <w:t>.</w:t>
      </w:r>
    </w:p>
    <w:p w14:paraId="4C84A46D" w14:textId="77777777" w:rsidR="00C30C26" w:rsidRPr="00C22D33" w:rsidRDefault="00C30C26" w:rsidP="00C30C26">
      <w:pPr>
        <w:rPr>
          <w:rFonts w:ascii="Arial" w:hAnsi="Arial" w:cs="Arial"/>
        </w:rPr>
      </w:pPr>
    </w:p>
    <w:p w14:paraId="17A4C83C" w14:textId="4269BBAA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Veljavnost menične izjave začne teči z dnem, ki je določen za oddajo ponudb, to je z dnem </w:t>
      </w:r>
      <w:r w:rsidR="007523C7" w:rsidRPr="00C22D33">
        <w:rPr>
          <w:rFonts w:ascii="Arial" w:hAnsi="Arial" w:cs="Arial"/>
          <w:b/>
          <w:bCs/>
        </w:rPr>
        <w:t>__________</w:t>
      </w:r>
      <w:r w:rsidR="00C34DA7" w:rsidRPr="00C22D33">
        <w:rPr>
          <w:rFonts w:ascii="Arial" w:hAnsi="Arial" w:cs="Arial"/>
          <w:b/>
          <w:bCs/>
        </w:rPr>
        <w:t xml:space="preserve"> </w:t>
      </w:r>
      <w:r w:rsidR="00C34DA7" w:rsidRPr="00C442C7">
        <w:rPr>
          <w:rFonts w:ascii="Arial" w:hAnsi="Arial" w:cs="Arial"/>
        </w:rPr>
        <w:t>202</w:t>
      </w:r>
      <w:r w:rsidR="00893466" w:rsidRPr="00C442C7">
        <w:rPr>
          <w:rFonts w:ascii="Arial" w:hAnsi="Arial" w:cs="Arial"/>
        </w:rPr>
        <w:t>3</w:t>
      </w:r>
      <w:r w:rsidRPr="00C442C7">
        <w:rPr>
          <w:rFonts w:ascii="Arial" w:hAnsi="Arial" w:cs="Arial"/>
        </w:rPr>
        <w:t xml:space="preserve"> in</w:t>
      </w:r>
      <w:r w:rsidRPr="00C22D33">
        <w:rPr>
          <w:rFonts w:ascii="Arial" w:hAnsi="Arial" w:cs="Arial"/>
        </w:rPr>
        <w:t xml:space="preserve"> velja do dne, ki je določen za veljavnost ponudb</w:t>
      </w:r>
      <w:r w:rsidR="00E85126" w:rsidRPr="00C22D33">
        <w:rPr>
          <w:rFonts w:ascii="Arial" w:hAnsi="Arial" w:cs="Arial"/>
        </w:rPr>
        <w:t xml:space="preserve">, </w:t>
      </w:r>
      <w:r w:rsidRPr="00C22D33">
        <w:rPr>
          <w:rFonts w:ascii="Arial" w:hAnsi="Arial" w:cs="Arial"/>
        </w:rPr>
        <w:t xml:space="preserve">to je do dne </w:t>
      </w:r>
      <w:r w:rsidR="002D624D" w:rsidRPr="00C22D33">
        <w:rPr>
          <w:rFonts w:ascii="Arial" w:hAnsi="Arial" w:cs="Arial"/>
          <w:b/>
          <w:bCs/>
        </w:rPr>
        <w:t>__________</w:t>
      </w:r>
      <w:r w:rsidR="00C34DA7" w:rsidRPr="00C22D33">
        <w:rPr>
          <w:rFonts w:ascii="Arial" w:hAnsi="Arial" w:cs="Arial"/>
          <w:b/>
          <w:bCs/>
        </w:rPr>
        <w:t xml:space="preserve"> </w:t>
      </w:r>
      <w:r w:rsidR="002D624D" w:rsidRPr="00C22D33">
        <w:rPr>
          <w:rFonts w:ascii="Arial" w:hAnsi="Arial" w:cs="Arial"/>
          <w:b/>
          <w:bCs/>
        </w:rPr>
        <w:t xml:space="preserve"> </w:t>
      </w:r>
      <w:r w:rsidR="002D624D" w:rsidRPr="00C22D33">
        <w:rPr>
          <w:rFonts w:ascii="Arial" w:hAnsi="Arial" w:cs="Arial"/>
        </w:rPr>
        <w:t>(</w:t>
      </w:r>
      <w:r w:rsidR="00A546DD">
        <w:rPr>
          <w:rFonts w:ascii="Arial" w:hAnsi="Arial" w:cs="Arial"/>
        </w:rPr>
        <w:t xml:space="preserve">najmanj </w:t>
      </w:r>
      <w:r w:rsidR="00C442C7">
        <w:rPr>
          <w:rFonts w:ascii="Arial" w:hAnsi="Arial" w:cs="Arial"/>
        </w:rPr>
        <w:t>12</w:t>
      </w:r>
      <w:r w:rsidR="002D624D" w:rsidRPr="00C22D33">
        <w:rPr>
          <w:rFonts w:ascii="Arial" w:hAnsi="Arial" w:cs="Arial"/>
        </w:rPr>
        <w:t>0 dni od datuma odpiranja ponudb)</w:t>
      </w:r>
      <w:r w:rsidRPr="00C22D33">
        <w:rPr>
          <w:rFonts w:ascii="Arial" w:hAnsi="Arial" w:cs="Arial"/>
          <w:b/>
          <w:bCs/>
        </w:rPr>
        <w:t>.</w:t>
      </w:r>
    </w:p>
    <w:p w14:paraId="27A26916" w14:textId="77777777" w:rsidR="00C30C26" w:rsidRPr="00C22D33" w:rsidRDefault="00C30C26" w:rsidP="00C30C26">
      <w:pPr>
        <w:rPr>
          <w:rFonts w:ascii="Arial" w:hAnsi="Arial" w:cs="Arial"/>
        </w:rPr>
      </w:pPr>
    </w:p>
    <w:p w14:paraId="1CA628D1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Menični znesek se nakaže na račun Komunala Slovenj Gradec d.o.o., Pameče 177, 2380 Slovenj Gradec, št. SI56 0317 5100 0161 873. Ponudnik izjavlja, da se zaveda pravnih posledic izdaje menice v zavarovanje.</w:t>
      </w:r>
    </w:p>
    <w:p w14:paraId="2D7899C4" w14:textId="77777777" w:rsidR="00C30C26" w:rsidRPr="00C22D33" w:rsidRDefault="00C30C26" w:rsidP="00C30C26">
      <w:pPr>
        <w:rPr>
          <w:rFonts w:ascii="Arial" w:hAnsi="Arial" w:cs="Arial"/>
        </w:rPr>
      </w:pPr>
    </w:p>
    <w:p w14:paraId="06AFC4C1" w14:textId="77777777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>Ponudnik hkrati POOBLAŠČAM naročnika Komunala Slovenj Gradec d.o.o., Pameče 177, 2380 Slovenj Gradec, da predloži menico na unovčenje in izrecno dovoljujem banki izplačilo take menice.</w:t>
      </w:r>
    </w:p>
    <w:p w14:paraId="7DEB9081" w14:textId="77777777" w:rsidR="00CF2B92" w:rsidRDefault="00CF2B92" w:rsidP="00C30C26">
      <w:pPr>
        <w:rPr>
          <w:rFonts w:ascii="Arial" w:hAnsi="Arial" w:cs="Arial"/>
        </w:rPr>
      </w:pPr>
    </w:p>
    <w:p w14:paraId="137A30BD" w14:textId="77777777" w:rsidR="00CF2B92" w:rsidRDefault="00CF2B92" w:rsidP="00CF2B92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Ponudnik hkrati POOBLAŠČAM naročnika Komunala Slovenj Gradec d.o.o., Pameče 177, 2380 Slovenj Gradec, da predloži menico na unovčenje in izrecno dovoljujem banki ali </w:t>
      </w:r>
      <w:r>
        <w:rPr>
          <w:rFonts w:ascii="Arial" w:hAnsi="Arial" w:cs="Arial"/>
        </w:rPr>
        <w:t xml:space="preserve"> </w:t>
      </w:r>
      <w:r w:rsidRPr="00C22D33">
        <w:rPr>
          <w:rFonts w:ascii="Arial" w:hAnsi="Arial" w:cs="Arial"/>
        </w:rPr>
        <w:t>drugi osebi, ki vodi katerikoli račun izdajatelja menice, v katerega breme je možno poplačilo te menice v skladu z vsakokrat veljavnimi predpisi</w:t>
      </w:r>
      <w:r>
        <w:rPr>
          <w:rFonts w:ascii="Arial" w:hAnsi="Arial" w:cs="Arial"/>
        </w:rPr>
        <w:t xml:space="preserve">, </w:t>
      </w:r>
      <w:r w:rsidRPr="00C22D33">
        <w:rPr>
          <w:rFonts w:ascii="Arial" w:hAnsi="Arial" w:cs="Arial"/>
        </w:rPr>
        <w:t>izplačilo take menice.</w:t>
      </w:r>
    </w:p>
    <w:p w14:paraId="51AC886B" w14:textId="77777777" w:rsidR="00CF2B92" w:rsidRDefault="00CF2B92" w:rsidP="00CF2B92">
      <w:pPr>
        <w:rPr>
          <w:rFonts w:ascii="Arial" w:hAnsi="Arial" w:cs="Arial"/>
        </w:rPr>
      </w:pPr>
    </w:p>
    <w:p w14:paraId="62FA4ED4" w14:textId="77777777" w:rsidR="00CF2B92" w:rsidRDefault="00CF2B92" w:rsidP="00CF2B92">
      <w:pPr>
        <w:rPr>
          <w:rFonts w:ascii="Arial" w:hAnsi="Arial" w:cs="Arial"/>
        </w:rPr>
      </w:pPr>
      <w:r w:rsidRPr="00097BB0">
        <w:rPr>
          <w:rFonts w:ascii="Arial" w:hAnsi="Arial" w:cs="Arial"/>
        </w:rPr>
        <w:t xml:space="preserve">V kolikor kritje v valuti, na katero se menica glasi, ne zadostuje za plačilo menice, dajemo banki ali drugi osebi, ki vodi račun izdajatelja menice nalog, da iz kritja na računu v drugih valutah opravi preračun katerekoli druge valute v valuto, na katero se menica glasi, do zneska potrebnih sredstev za plačilo menice in morebitnega nadomestila v zvezi z unovčenjem menice, po svojem tečaju, ki velja za preračune ob unovčevanju menic. </w:t>
      </w:r>
    </w:p>
    <w:p w14:paraId="75BBE8BB" w14:textId="77777777" w:rsidR="00CF2B92" w:rsidRDefault="00CF2B92" w:rsidP="00CF2B92">
      <w:pPr>
        <w:rPr>
          <w:rFonts w:ascii="Arial" w:hAnsi="Arial" w:cs="Arial"/>
        </w:rPr>
      </w:pPr>
    </w:p>
    <w:p w14:paraId="044C4987" w14:textId="7C35FCEF" w:rsidR="00CF2B92" w:rsidRPr="00CD30B0" w:rsidRDefault="00CF2B92" w:rsidP="00CF2B92">
      <w:pPr>
        <w:rPr>
          <w:rFonts w:ascii="Arial" w:hAnsi="Arial" w:cs="Arial"/>
        </w:rPr>
      </w:pPr>
      <w:r w:rsidRPr="00CD30B0">
        <w:rPr>
          <w:rFonts w:ascii="Arial" w:hAnsi="Arial" w:cs="Arial"/>
        </w:rPr>
        <w:t>Za namen unovčevanja menic</w:t>
      </w:r>
      <w:r>
        <w:rPr>
          <w:rFonts w:ascii="Arial" w:hAnsi="Arial" w:cs="Arial"/>
        </w:rPr>
        <w:t>e</w:t>
      </w:r>
      <w:r w:rsidRPr="00CD30B0">
        <w:rPr>
          <w:rFonts w:ascii="Arial" w:hAnsi="Arial" w:cs="Arial"/>
        </w:rPr>
        <w:t xml:space="preserve"> izrecno dovoljujemo in dajemo nalog vsaki banki oziroma drugi osebi, ki vodi naš račun, v katerega breme je možno plačilo menic</w:t>
      </w:r>
      <w:r w:rsidR="00197ADE">
        <w:rPr>
          <w:rFonts w:ascii="Arial" w:hAnsi="Arial" w:cs="Arial"/>
        </w:rPr>
        <w:t>e</w:t>
      </w:r>
      <w:r w:rsidRPr="00CD30B0">
        <w:rPr>
          <w:rFonts w:ascii="Arial" w:hAnsi="Arial" w:cs="Arial"/>
        </w:rPr>
        <w:t xml:space="preserve"> v skladu z vsakokrat veljavnimi predpisi, da Komunal</w:t>
      </w:r>
      <w:r>
        <w:rPr>
          <w:rFonts w:ascii="Arial" w:hAnsi="Arial" w:cs="Arial"/>
        </w:rPr>
        <w:t>i</w:t>
      </w:r>
      <w:r w:rsidRPr="00CD30B0">
        <w:rPr>
          <w:rFonts w:ascii="Arial" w:hAnsi="Arial" w:cs="Arial"/>
        </w:rPr>
        <w:t xml:space="preserve"> Slovenj Gradec d.o.o., Pameče 177A, 2380 Slovenj Gradec proti posredovanju kopije te </w:t>
      </w:r>
      <w:r w:rsidRPr="00CD30B0">
        <w:rPr>
          <w:rFonts w:ascii="Arial" w:hAnsi="Arial" w:cs="Arial"/>
        </w:rPr>
        <w:lastRenderedPageBreak/>
        <w:t>menične izjave v primeru, če bo izpolnjen pogoj za unovčitev menice, posreduje podatke o obstoju takega računa pri tej banki ali drugi osebi in podatek, če stanje na računu zadošča za unovčitev menice.</w:t>
      </w:r>
    </w:p>
    <w:p w14:paraId="6A0700C5" w14:textId="77777777" w:rsidR="00424790" w:rsidRPr="00C22D33" w:rsidRDefault="00424790" w:rsidP="00C30C26">
      <w:pPr>
        <w:rPr>
          <w:rFonts w:ascii="Arial" w:hAnsi="Arial" w:cs="Arial"/>
        </w:rPr>
      </w:pPr>
    </w:p>
    <w:p w14:paraId="013711EB" w14:textId="5494C2EE" w:rsidR="00C30C26" w:rsidRPr="00C22D33" w:rsidRDefault="00C30C26" w:rsidP="00C30C26">
      <w:pPr>
        <w:rPr>
          <w:rFonts w:ascii="Arial" w:hAnsi="Arial" w:cs="Arial"/>
        </w:rPr>
      </w:pPr>
      <w:r w:rsidRPr="00C22D33">
        <w:rPr>
          <w:rFonts w:ascii="Arial" w:hAnsi="Arial" w:cs="Arial"/>
        </w:rPr>
        <w:t xml:space="preserve">Izdajatelj menice se zavezuje, da bo ob vsaki spremembi domicila, v primeru spremembe predpisov ali če se ugotovi, da na osnovi te menične izjave menica ne bi mogla biti unovčena oziroma, da bi bilo njihovo unovčenje lahko oteženo, v roku treh (3) delovnih dni to menično izjavo nadomestil z ustrezno novo izjavo. </w:t>
      </w:r>
    </w:p>
    <w:p w14:paraId="0CBA5FEA" w14:textId="77777777" w:rsidR="00782FE7" w:rsidRDefault="00782FE7" w:rsidP="00782FE7">
      <w:pPr>
        <w:rPr>
          <w:rFonts w:ascii="Arial" w:hAnsi="Arial" w:cs="Arial"/>
        </w:rPr>
      </w:pPr>
    </w:p>
    <w:p w14:paraId="79FA66CB" w14:textId="77777777" w:rsidR="00782FE7" w:rsidRPr="00C22D33" w:rsidRDefault="00782FE7" w:rsidP="00782FE7">
      <w:pPr>
        <w:rPr>
          <w:rFonts w:ascii="Arial" w:hAnsi="Arial" w:cs="Arial"/>
        </w:rPr>
      </w:pPr>
      <w:r w:rsidRPr="00C22D33">
        <w:rPr>
          <w:rFonts w:ascii="Arial" w:hAnsi="Arial" w:cs="Arial"/>
          <w:b/>
        </w:rPr>
        <w:t xml:space="preserve">Priloga: </w:t>
      </w:r>
      <w:r w:rsidRPr="00C22D33">
        <w:rPr>
          <w:rFonts w:ascii="Arial" w:hAnsi="Arial" w:cs="Arial"/>
        </w:rPr>
        <w:t>ena (1) bianco menica</w:t>
      </w:r>
    </w:p>
    <w:p w14:paraId="0B76414C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550D4AC6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2574170C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60BEC39F" w14:textId="77777777" w:rsidR="00782FE7" w:rsidRDefault="00782FE7" w:rsidP="00C30C26">
      <w:pPr>
        <w:ind w:left="540" w:hanging="540"/>
        <w:rPr>
          <w:rFonts w:ascii="Arial" w:hAnsi="Arial" w:cs="Arial"/>
        </w:rPr>
      </w:pPr>
    </w:p>
    <w:p w14:paraId="35862FB7" w14:textId="77777777" w:rsidR="00782FE7" w:rsidRPr="00C22D33" w:rsidRDefault="00782FE7" w:rsidP="00C30C26">
      <w:pPr>
        <w:ind w:left="540" w:hanging="540"/>
        <w:rPr>
          <w:rFonts w:ascii="Arial" w:hAnsi="Arial" w:cs="Arial"/>
        </w:rPr>
      </w:pPr>
    </w:p>
    <w:p w14:paraId="60E74ADA" w14:textId="77777777" w:rsidR="00C30C26" w:rsidRPr="00C22D33" w:rsidRDefault="00C30C26" w:rsidP="00C30C26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>Kraj in datum: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Žig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podpis zakonitega zastopnika</w:t>
      </w:r>
    </w:p>
    <w:p w14:paraId="242F7426" w14:textId="77777777" w:rsidR="00C30C26" w:rsidRDefault="00C30C26" w:rsidP="00C30C26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gospodarskega subjekta</w:t>
      </w:r>
    </w:p>
    <w:p w14:paraId="6F74B433" w14:textId="5A39B018" w:rsidR="00782FE7" w:rsidRPr="00C22D33" w:rsidRDefault="00782FE7" w:rsidP="00C30C26">
      <w:pPr>
        <w:ind w:left="540" w:hanging="54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(izdajatelj menice)</w:t>
      </w:r>
    </w:p>
    <w:p w14:paraId="4B879F4F" w14:textId="77777777" w:rsidR="00C30C26" w:rsidRPr="00C22D33" w:rsidRDefault="00C30C26" w:rsidP="00C30C26">
      <w:pPr>
        <w:ind w:left="540" w:hanging="540"/>
        <w:rPr>
          <w:rFonts w:ascii="Arial" w:hAnsi="Arial" w:cs="Arial"/>
        </w:rPr>
      </w:pPr>
    </w:p>
    <w:p w14:paraId="2CF77ACF" w14:textId="3AA2C2F0" w:rsidR="00C30C26" w:rsidRPr="00C22D33" w:rsidRDefault="00C30C26" w:rsidP="00C30C26">
      <w:pPr>
        <w:ind w:left="540" w:hanging="540"/>
        <w:rPr>
          <w:rFonts w:ascii="Arial" w:hAnsi="Arial" w:cs="Arial"/>
        </w:rPr>
      </w:pPr>
      <w:r w:rsidRPr="00C22D33">
        <w:rPr>
          <w:rFonts w:ascii="Arial" w:hAnsi="Arial" w:cs="Arial"/>
        </w:rPr>
        <w:t>_____________________</w:t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</w:r>
      <w:r w:rsidRPr="00C22D33">
        <w:rPr>
          <w:rFonts w:ascii="Arial" w:hAnsi="Arial" w:cs="Arial"/>
        </w:rPr>
        <w:tab/>
        <w:t>_______________</w:t>
      </w:r>
      <w:r w:rsidR="00782FE7">
        <w:rPr>
          <w:rFonts w:ascii="Arial" w:hAnsi="Arial" w:cs="Arial"/>
        </w:rPr>
        <w:t>______</w:t>
      </w:r>
      <w:r w:rsidRPr="00C22D33">
        <w:rPr>
          <w:rFonts w:ascii="Arial" w:hAnsi="Arial" w:cs="Arial"/>
        </w:rPr>
        <w:t>_</w:t>
      </w:r>
    </w:p>
    <w:p w14:paraId="2D2F1A43" w14:textId="36807861" w:rsidR="00C30C26" w:rsidRPr="00782FE7" w:rsidRDefault="00782FE7" w:rsidP="00C30C26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782FE7">
        <w:rPr>
          <w:rFonts w:ascii="Arial" w:hAnsi="Arial" w:cs="Arial"/>
          <w:bCs/>
        </w:rPr>
        <w:t>(firma)</w:t>
      </w:r>
    </w:p>
    <w:p w14:paraId="030F45A0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7BEEB0F6" w14:textId="4BBD934A" w:rsidR="00C30C26" w:rsidRPr="00C22D33" w:rsidRDefault="00782FE7" w:rsidP="00C30C2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______________________</w:t>
      </w:r>
    </w:p>
    <w:p w14:paraId="0F07C329" w14:textId="657960C1" w:rsidR="00C30C26" w:rsidRPr="00782FE7" w:rsidRDefault="00782FE7" w:rsidP="00C30C26">
      <w:pPr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</w:t>
      </w:r>
      <w:r w:rsidRPr="00782FE7">
        <w:rPr>
          <w:rFonts w:ascii="Arial" w:hAnsi="Arial" w:cs="Arial"/>
          <w:bCs/>
        </w:rPr>
        <w:t>(podpis zastopnika)</w:t>
      </w:r>
    </w:p>
    <w:p w14:paraId="42E197DF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638C2997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13246F0F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7C546D2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663AE537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C7863CA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31994368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5FBBAC8B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3DD74070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05CFF0C4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15544E25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5E46AB18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581EA6C3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2AF06806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63D37835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42B774C7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1307C2DF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2BCBB0EA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404EDAEC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2C316860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E7E0024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71CD20F2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03A2A44D" w14:textId="77777777" w:rsidR="00C30C26" w:rsidRPr="00C22D33" w:rsidRDefault="00C30C26" w:rsidP="00C30C26">
      <w:pPr>
        <w:rPr>
          <w:rFonts w:ascii="Arial" w:hAnsi="Arial" w:cs="Arial"/>
          <w:b/>
          <w:color w:val="FF0000"/>
        </w:rPr>
      </w:pPr>
    </w:p>
    <w:p w14:paraId="044C8672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06CE72EC" w14:textId="77777777" w:rsidR="00C30C26" w:rsidRPr="00C22D33" w:rsidRDefault="00C30C26" w:rsidP="00C30C26">
      <w:pPr>
        <w:rPr>
          <w:rFonts w:ascii="Arial" w:hAnsi="Arial" w:cs="Arial"/>
          <w:b/>
        </w:rPr>
      </w:pPr>
    </w:p>
    <w:p w14:paraId="391B815B" w14:textId="77777777" w:rsidR="00C30C26" w:rsidRPr="00C22D33" w:rsidRDefault="00C30C26" w:rsidP="00C30C26">
      <w:pPr>
        <w:rPr>
          <w:rFonts w:ascii="Arial" w:hAnsi="Arial" w:cs="Arial"/>
          <w:b/>
        </w:rPr>
      </w:pPr>
      <w:r w:rsidRPr="00C22D33">
        <w:rPr>
          <w:rFonts w:ascii="Arial" w:hAnsi="Arial" w:cs="Arial"/>
          <w:b/>
        </w:rPr>
        <w:t>Opomba:</w:t>
      </w:r>
    </w:p>
    <w:p w14:paraId="6F3E4DAF" w14:textId="77777777" w:rsidR="00C30C26" w:rsidRPr="00C22D33" w:rsidRDefault="00C30C26" w:rsidP="00C30C26">
      <w:pPr>
        <w:tabs>
          <w:tab w:val="left" w:pos="9072"/>
        </w:tabs>
        <w:rPr>
          <w:rFonts w:ascii="Arial" w:hAnsi="Arial" w:cs="Arial"/>
          <w:b/>
        </w:rPr>
      </w:pPr>
    </w:p>
    <w:p w14:paraId="4437134F" w14:textId="77777777" w:rsidR="00C30C26" w:rsidRPr="00C22D33" w:rsidRDefault="00C30C26" w:rsidP="00C30C26">
      <w:pPr>
        <w:tabs>
          <w:tab w:val="left" w:pos="9072"/>
        </w:tabs>
        <w:rPr>
          <w:rFonts w:ascii="Arial" w:hAnsi="Arial" w:cs="Arial"/>
        </w:rPr>
      </w:pPr>
      <w:r w:rsidRPr="00C22D33">
        <w:rPr>
          <w:rFonts w:ascii="Arial" w:hAnsi="Arial" w:cs="Arial"/>
        </w:rPr>
        <w:t>Ponudnik k ponudbi predloži podpisano in žigosano menično izjavo in podpisano in žigosano bianko menico.</w:t>
      </w:r>
    </w:p>
    <w:p w14:paraId="0FEC845C" w14:textId="77777777" w:rsidR="00C30C26" w:rsidRPr="00C22D33" w:rsidRDefault="00C30C26" w:rsidP="00C30C26">
      <w:pPr>
        <w:tabs>
          <w:tab w:val="left" w:pos="9072"/>
        </w:tabs>
        <w:rPr>
          <w:rFonts w:ascii="Arial" w:hAnsi="Arial" w:cs="Arial"/>
          <w:b/>
        </w:rPr>
      </w:pPr>
    </w:p>
    <w:p w14:paraId="20DEC0CC" w14:textId="4721591A" w:rsidR="00785247" w:rsidRPr="008D793C" w:rsidRDefault="00204567" w:rsidP="008D793C">
      <w:pPr>
        <w:shd w:val="clear" w:color="auto" w:fill="FFFFFF"/>
        <w:rPr>
          <w:rFonts w:ascii="Arial" w:hAnsi="Arial" w:cs="Arial"/>
        </w:rPr>
      </w:pPr>
      <w:r w:rsidRPr="00204567">
        <w:rPr>
          <w:rFonts w:ascii="Arial" w:hAnsi="Arial" w:cs="Arial"/>
          <w:iCs/>
        </w:rPr>
        <w:t xml:space="preserve">Ponudnik </w:t>
      </w:r>
      <w:r w:rsidRPr="00204567">
        <w:rPr>
          <w:rFonts w:ascii="Arial" w:hAnsi="Arial" w:cs="Arial"/>
        </w:rPr>
        <w:t xml:space="preserve">originalno podpisano in žigosano menico predloži naročniku </w:t>
      </w:r>
      <w:r w:rsidRPr="00204567">
        <w:rPr>
          <w:rFonts w:ascii="Arial" w:hAnsi="Arial" w:cs="Arial"/>
          <w:b/>
          <w:bCs/>
        </w:rPr>
        <w:t>do roka za oddajo ponudb v ustrezno opremljeni ovojnici z oznako javnega naročila, pošiljatelja in navedbo »ne-odpiraj« na naslov naročnika.</w:t>
      </w:r>
      <w:r w:rsidRPr="00204567">
        <w:rPr>
          <w:rFonts w:ascii="Arial" w:hAnsi="Arial" w:cs="Arial"/>
        </w:rPr>
        <w:t xml:space="preserve"> Naročnik ponudnika opozarja, da če bo skupaj z menico (tj. </w:t>
      </w:r>
      <w:r w:rsidRPr="00787E3E">
        <w:rPr>
          <w:rFonts w:ascii="Arial" w:hAnsi="Arial" w:cs="Arial"/>
          <w:u w:val="single"/>
        </w:rPr>
        <w:t>menica in menična izjava s pooblastilom za izpolnitev</w:t>
      </w:r>
      <w:r w:rsidRPr="00204567">
        <w:rPr>
          <w:rFonts w:ascii="Arial" w:hAnsi="Arial" w:cs="Arial"/>
        </w:rPr>
        <w:t>) predložena še kakršna koli druga dokumentacija, se ta ne bo štela kot del ponudbene dokumentacije. Preostali del ponudbene dokumentacije ponudnik odda v sistemu e-JN.</w:t>
      </w:r>
    </w:p>
    <w:sectPr w:rsidR="00785247" w:rsidRPr="008D793C" w:rsidSect="003A6CF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2D3E3" w14:textId="77777777" w:rsidR="003F3F5B" w:rsidRDefault="003F3F5B">
      <w:r>
        <w:separator/>
      </w:r>
    </w:p>
    <w:p w14:paraId="23577BF1" w14:textId="77777777" w:rsidR="003F3F5B" w:rsidRDefault="003F3F5B"/>
  </w:endnote>
  <w:endnote w:type="continuationSeparator" w:id="0">
    <w:p w14:paraId="55C718C8" w14:textId="77777777" w:rsidR="003F3F5B" w:rsidRDefault="003F3F5B">
      <w:r>
        <w:continuationSeparator/>
      </w:r>
    </w:p>
    <w:p w14:paraId="520E9CC7" w14:textId="77777777" w:rsidR="003F3F5B" w:rsidRDefault="003F3F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age Italic">
    <w:panose1 w:val="03070502040507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1F3F4" w14:textId="67929B74" w:rsidR="003F3F5B" w:rsidRPr="00A7360F" w:rsidRDefault="00A7360F">
    <w:pPr>
      <w:pStyle w:val="Noga"/>
      <w:rPr>
        <w:rFonts w:ascii="Arial" w:hAnsi="Arial" w:cs="Arial"/>
        <w:sz w:val="16"/>
        <w:szCs w:val="16"/>
      </w:rPr>
    </w:pPr>
    <w:r w:rsidRPr="00A7360F">
      <w:rPr>
        <w:rFonts w:ascii="Arial" w:hAnsi="Arial" w:cs="Arial"/>
        <w:noProof/>
        <w:sz w:val="16"/>
        <w:szCs w:val="16"/>
      </w:rPr>
      <w:t>JN-</w:t>
    </w:r>
    <w:r w:rsidR="00111D19">
      <w:rPr>
        <w:rFonts w:ascii="Arial" w:hAnsi="Arial" w:cs="Arial"/>
        <w:noProof/>
        <w:sz w:val="16"/>
        <w:szCs w:val="16"/>
      </w:rPr>
      <w:t>8Br</w:t>
    </w:r>
    <w:r w:rsidRPr="00A7360F">
      <w:rPr>
        <w:rFonts w:ascii="Arial" w:hAnsi="Arial" w:cs="Arial"/>
        <w:noProof/>
        <w:sz w:val="16"/>
        <w:szCs w:val="16"/>
      </w:rPr>
      <w:t>/202</w:t>
    </w:r>
    <w:r w:rsidR="007D04DF">
      <w:rPr>
        <w:rFonts w:ascii="Arial" w:hAnsi="Arial" w:cs="Arial"/>
        <w:noProof/>
        <w:sz w:val="16"/>
        <w:szCs w:val="16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5B27B" w14:textId="77777777" w:rsidR="003F3F5B" w:rsidRDefault="003F3F5B">
      <w:r>
        <w:separator/>
      </w:r>
    </w:p>
    <w:p w14:paraId="5E6D0447" w14:textId="77777777" w:rsidR="003F3F5B" w:rsidRDefault="003F3F5B"/>
  </w:footnote>
  <w:footnote w:type="continuationSeparator" w:id="0">
    <w:p w14:paraId="0F95EE2D" w14:textId="77777777" w:rsidR="003F3F5B" w:rsidRDefault="003F3F5B">
      <w:r>
        <w:continuationSeparator/>
      </w:r>
    </w:p>
    <w:p w14:paraId="05DEE847" w14:textId="77777777" w:rsidR="003F3F5B" w:rsidRDefault="003F3F5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6EF"/>
    <w:multiLevelType w:val="hybridMultilevel"/>
    <w:tmpl w:val="E076BD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EFE"/>
    <w:multiLevelType w:val="hybridMultilevel"/>
    <w:tmpl w:val="3D6E39A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1077"/>
    <w:multiLevelType w:val="singleLevel"/>
    <w:tmpl w:val="D8D4D12C"/>
    <w:lvl w:ilvl="0">
      <w:start w:val="1"/>
      <w:numFmt w:val="decimal"/>
      <w:pStyle w:val="Otevilenseznam"/>
      <w:lvlText w:val="%1)"/>
      <w:lvlJc w:val="left"/>
      <w:pPr>
        <w:tabs>
          <w:tab w:val="num" w:pos="720"/>
        </w:tabs>
        <w:ind w:left="720" w:right="720" w:hanging="360"/>
      </w:pPr>
    </w:lvl>
  </w:abstractNum>
  <w:abstractNum w:abstractNumId="4" w15:restartNumberingAfterBreak="0">
    <w:nsid w:val="0EE1724C"/>
    <w:multiLevelType w:val="hybridMultilevel"/>
    <w:tmpl w:val="188AAAAA"/>
    <w:lvl w:ilvl="0" w:tplc="00000015">
      <w:start w:val="1"/>
      <w:numFmt w:val="bullet"/>
      <w:lvlText w:val="-"/>
      <w:lvlJc w:val="left"/>
      <w:pPr>
        <w:ind w:left="720" w:hanging="360"/>
      </w:pPr>
      <w:rPr>
        <w:rFonts w:ascii="Rage Italic" w:hAnsi="Rage Italic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15B"/>
    <w:multiLevelType w:val="hybridMultilevel"/>
    <w:tmpl w:val="A6104B5C"/>
    <w:lvl w:ilvl="0" w:tplc="260C01E6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820A1"/>
    <w:multiLevelType w:val="hybridMultilevel"/>
    <w:tmpl w:val="DD3282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F133B9"/>
    <w:multiLevelType w:val="hybridMultilevel"/>
    <w:tmpl w:val="71228842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913C50"/>
    <w:multiLevelType w:val="hybridMultilevel"/>
    <w:tmpl w:val="10C24CAC"/>
    <w:lvl w:ilvl="0" w:tplc="072A3622">
      <w:numFmt w:val="bullet"/>
      <w:lvlText w:val="-"/>
      <w:lvlJc w:val="left"/>
      <w:pPr>
        <w:ind w:left="108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BC20699"/>
    <w:multiLevelType w:val="hybridMultilevel"/>
    <w:tmpl w:val="88243474"/>
    <w:lvl w:ilvl="0" w:tplc="1F429304"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4B25D8"/>
    <w:multiLevelType w:val="hybridMultilevel"/>
    <w:tmpl w:val="1CE4A158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027B1"/>
    <w:multiLevelType w:val="hybridMultilevel"/>
    <w:tmpl w:val="F4BA3B30"/>
    <w:lvl w:ilvl="0" w:tplc="9A0E859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EA596C"/>
    <w:multiLevelType w:val="hybridMultilevel"/>
    <w:tmpl w:val="43848414"/>
    <w:lvl w:ilvl="0" w:tplc="8AA097F8">
      <w:start w:val="1"/>
      <w:numFmt w:val="upperRoman"/>
      <w:pStyle w:val="Naslov2"/>
      <w:lvlText w:val="%1."/>
      <w:lvlJc w:val="righ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19175E"/>
    <w:multiLevelType w:val="multilevel"/>
    <w:tmpl w:val="1BAE20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6F0735"/>
    <w:multiLevelType w:val="hybridMultilevel"/>
    <w:tmpl w:val="C89EE892"/>
    <w:lvl w:ilvl="0" w:tplc="CDD054B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063A36"/>
    <w:multiLevelType w:val="singleLevel"/>
    <w:tmpl w:val="6B2600BC"/>
    <w:lvl w:ilvl="0">
      <w:start w:val="1"/>
      <w:numFmt w:val="bullet"/>
      <w:pStyle w:val="Oznaenseznam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</w:abstractNum>
  <w:abstractNum w:abstractNumId="16" w15:restartNumberingAfterBreak="0">
    <w:nsid w:val="3A131B6C"/>
    <w:multiLevelType w:val="hybridMultilevel"/>
    <w:tmpl w:val="8AD23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7FA39FC">
      <w:start w:val="12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B6CB7"/>
    <w:multiLevelType w:val="hybridMultilevel"/>
    <w:tmpl w:val="0186CF9E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82AEE"/>
    <w:multiLevelType w:val="hybridMultilevel"/>
    <w:tmpl w:val="3EF0E1F0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F3546"/>
    <w:multiLevelType w:val="hybridMultilevel"/>
    <w:tmpl w:val="E1B22B46"/>
    <w:lvl w:ilvl="0" w:tplc="D8C0FA5E">
      <w:start w:val="10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7646DA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E944EA"/>
    <w:multiLevelType w:val="hybridMultilevel"/>
    <w:tmpl w:val="E9D63E8E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1136A"/>
    <w:multiLevelType w:val="hybridMultilevel"/>
    <w:tmpl w:val="2B56F9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B0303"/>
    <w:multiLevelType w:val="hybridMultilevel"/>
    <w:tmpl w:val="810AC5C6"/>
    <w:lvl w:ilvl="0" w:tplc="ED9AE3C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B58C3"/>
    <w:multiLevelType w:val="hybridMultilevel"/>
    <w:tmpl w:val="FB92A29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E35EB"/>
    <w:multiLevelType w:val="hybridMultilevel"/>
    <w:tmpl w:val="8AB6CAA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C56F6"/>
    <w:multiLevelType w:val="multilevel"/>
    <w:tmpl w:val="E0303722"/>
    <w:lvl w:ilvl="0">
      <w:start w:val="1"/>
      <w:numFmt w:val="decimal"/>
      <w:pStyle w:val="Ananaslov1"/>
      <w:lvlText w:val="%1."/>
      <w:lvlJc w:val="left"/>
      <w:pPr>
        <w:ind w:left="720" w:hanging="360"/>
      </w:pPr>
    </w:lvl>
    <w:lvl w:ilvl="1">
      <w:start w:val="1"/>
      <w:numFmt w:val="decimal"/>
      <w:pStyle w:val="Ananaslov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Ananaslov3"/>
      <w:isLgl/>
      <w:lvlText w:val="%1.%2.%3"/>
      <w:lvlJc w:val="left"/>
      <w:pPr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pStyle w:val="Ananaslov4"/>
      <w:isLgl/>
      <w:lvlText w:val="%1.%2.%3.%4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622E47B8"/>
    <w:multiLevelType w:val="hybridMultilevel"/>
    <w:tmpl w:val="66007BD2"/>
    <w:lvl w:ilvl="0" w:tplc="00000015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D6D63"/>
    <w:multiLevelType w:val="hybridMultilevel"/>
    <w:tmpl w:val="08EED0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E45798"/>
    <w:multiLevelType w:val="hybridMultilevel"/>
    <w:tmpl w:val="4B3CB9B0"/>
    <w:lvl w:ilvl="0" w:tplc="072A3622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A4564D"/>
    <w:multiLevelType w:val="hybridMultilevel"/>
    <w:tmpl w:val="A642BD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445F92"/>
    <w:multiLevelType w:val="hybridMultilevel"/>
    <w:tmpl w:val="7C52DFB8"/>
    <w:lvl w:ilvl="0" w:tplc="02C6C538">
      <w:start w:val="2000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941075"/>
    <w:multiLevelType w:val="hybridMultilevel"/>
    <w:tmpl w:val="FA6CADD2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F97C4C"/>
    <w:multiLevelType w:val="hybridMultilevel"/>
    <w:tmpl w:val="21F6526C"/>
    <w:lvl w:ilvl="0" w:tplc="904C614C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600" w:hanging="360"/>
      </w:pPr>
    </w:lvl>
    <w:lvl w:ilvl="2" w:tplc="0424001B" w:tentative="1">
      <w:start w:val="1"/>
      <w:numFmt w:val="lowerRoman"/>
      <w:lvlText w:val="%3."/>
      <w:lvlJc w:val="right"/>
      <w:pPr>
        <w:ind w:left="4320" w:hanging="180"/>
      </w:pPr>
    </w:lvl>
    <w:lvl w:ilvl="3" w:tplc="0424000F">
      <w:start w:val="1"/>
      <w:numFmt w:val="decimal"/>
      <w:lvlText w:val="%4."/>
      <w:lvlJc w:val="left"/>
      <w:pPr>
        <w:ind w:left="5040" w:hanging="360"/>
      </w:pPr>
    </w:lvl>
    <w:lvl w:ilvl="4" w:tplc="04240019" w:tentative="1">
      <w:start w:val="1"/>
      <w:numFmt w:val="lowerLetter"/>
      <w:lvlText w:val="%5."/>
      <w:lvlJc w:val="left"/>
      <w:pPr>
        <w:ind w:left="5760" w:hanging="360"/>
      </w:pPr>
    </w:lvl>
    <w:lvl w:ilvl="5" w:tplc="0424001B" w:tentative="1">
      <w:start w:val="1"/>
      <w:numFmt w:val="lowerRoman"/>
      <w:lvlText w:val="%6."/>
      <w:lvlJc w:val="right"/>
      <w:pPr>
        <w:ind w:left="6480" w:hanging="180"/>
      </w:pPr>
    </w:lvl>
    <w:lvl w:ilvl="6" w:tplc="0424000F" w:tentative="1">
      <w:start w:val="1"/>
      <w:numFmt w:val="decimal"/>
      <w:lvlText w:val="%7."/>
      <w:lvlJc w:val="left"/>
      <w:pPr>
        <w:ind w:left="7200" w:hanging="360"/>
      </w:pPr>
    </w:lvl>
    <w:lvl w:ilvl="7" w:tplc="04240019" w:tentative="1">
      <w:start w:val="1"/>
      <w:numFmt w:val="lowerLetter"/>
      <w:lvlText w:val="%8."/>
      <w:lvlJc w:val="left"/>
      <w:pPr>
        <w:ind w:left="7920" w:hanging="360"/>
      </w:pPr>
    </w:lvl>
    <w:lvl w:ilvl="8" w:tplc="0424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81A09"/>
    <w:multiLevelType w:val="hybridMultilevel"/>
    <w:tmpl w:val="9042CEBA"/>
    <w:lvl w:ilvl="0" w:tplc="0424000F">
      <w:start w:val="1"/>
      <w:numFmt w:val="decimal"/>
      <w:lvlText w:val="%1."/>
      <w:lvlJc w:val="left"/>
      <w:pPr>
        <w:ind w:left="786" w:hanging="360"/>
      </w:pPr>
    </w:lvl>
    <w:lvl w:ilvl="1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203777"/>
    <w:multiLevelType w:val="hybridMultilevel"/>
    <w:tmpl w:val="4CBE625A"/>
    <w:lvl w:ilvl="0" w:tplc="941452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336328"/>
    <w:multiLevelType w:val="hybridMultilevel"/>
    <w:tmpl w:val="845E9512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2A3D2A"/>
    <w:multiLevelType w:val="hybridMultilevel"/>
    <w:tmpl w:val="58EE35A8"/>
    <w:lvl w:ilvl="0" w:tplc="E25689CA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5414767">
    <w:abstractNumId w:val="15"/>
  </w:num>
  <w:num w:numId="2" w16cid:durableId="1721250600">
    <w:abstractNumId w:val="3"/>
    <w:lvlOverride w:ilvl="0">
      <w:startOverride w:val="1"/>
    </w:lvlOverride>
  </w:num>
  <w:num w:numId="3" w16cid:durableId="1302541641">
    <w:abstractNumId w:val="5"/>
  </w:num>
  <w:num w:numId="4" w16cid:durableId="660701092">
    <w:abstractNumId w:val="12"/>
  </w:num>
  <w:num w:numId="5" w16cid:durableId="263537280">
    <w:abstractNumId w:val="13"/>
  </w:num>
  <w:num w:numId="6" w16cid:durableId="851262167">
    <w:abstractNumId w:val="26"/>
  </w:num>
  <w:num w:numId="7" w16cid:durableId="381638724">
    <w:abstractNumId w:val="25"/>
  </w:num>
  <w:num w:numId="8" w16cid:durableId="991179954">
    <w:abstractNumId w:val="35"/>
  </w:num>
  <w:num w:numId="9" w16cid:durableId="919950837">
    <w:abstractNumId w:val="34"/>
  </w:num>
  <w:num w:numId="10" w16cid:durableId="471556642">
    <w:abstractNumId w:val="14"/>
  </w:num>
  <w:num w:numId="11" w16cid:durableId="914514880">
    <w:abstractNumId w:val="6"/>
  </w:num>
  <w:num w:numId="12" w16cid:durableId="1811903764">
    <w:abstractNumId w:val="7"/>
  </w:num>
  <w:num w:numId="13" w16cid:durableId="970136980">
    <w:abstractNumId w:val="36"/>
  </w:num>
  <w:num w:numId="14" w16cid:durableId="1244486584">
    <w:abstractNumId w:val="20"/>
  </w:num>
  <w:num w:numId="15" w16cid:durableId="183253536">
    <w:abstractNumId w:val="23"/>
  </w:num>
  <w:num w:numId="16" w16cid:durableId="527834490">
    <w:abstractNumId w:val="19"/>
  </w:num>
  <w:num w:numId="17" w16cid:durableId="567805485">
    <w:abstractNumId w:val="38"/>
  </w:num>
  <w:num w:numId="18" w16cid:durableId="259144137">
    <w:abstractNumId w:val="28"/>
  </w:num>
  <w:num w:numId="19" w16cid:durableId="1360594318">
    <w:abstractNumId w:val="9"/>
  </w:num>
  <w:num w:numId="20" w16cid:durableId="1718234570">
    <w:abstractNumId w:val="4"/>
  </w:num>
  <w:num w:numId="21" w16cid:durableId="1250626902">
    <w:abstractNumId w:val="22"/>
  </w:num>
  <w:num w:numId="22" w16cid:durableId="67388038">
    <w:abstractNumId w:val="29"/>
  </w:num>
  <w:num w:numId="23" w16cid:durableId="1243492187">
    <w:abstractNumId w:val="16"/>
  </w:num>
  <w:num w:numId="24" w16cid:durableId="1867668624">
    <w:abstractNumId w:val="33"/>
  </w:num>
  <w:num w:numId="25" w16cid:durableId="1491289386">
    <w:abstractNumId w:val="24"/>
  </w:num>
  <w:num w:numId="26" w16cid:durableId="2107724791">
    <w:abstractNumId w:val="17"/>
  </w:num>
  <w:num w:numId="27" w16cid:durableId="1682391500">
    <w:abstractNumId w:val="18"/>
  </w:num>
  <w:num w:numId="28" w16cid:durableId="1119180690">
    <w:abstractNumId w:val="27"/>
  </w:num>
  <w:num w:numId="29" w16cid:durableId="1858035782">
    <w:abstractNumId w:val="32"/>
  </w:num>
  <w:num w:numId="30" w16cid:durableId="1277255599">
    <w:abstractNumId w:val="21"/>
  </w:num>
  <w:num w:numId="31" w16cid:durableId="720635940">
    <w:abstractNumId w:val="31"/>
  </w:num>
  <w:num w:numId="32" w16cid:durableId="411775197">
    <w:abstractNumId w:val="1"/>
  </w:num>
  <w:num w:numId="33" w16cid:durableId="1829440071">
    <w:abstractNumId w:val="0"/>
  </w:num>
  <w:num w:numId="34" w16cid:durableId="1512530812">
    <w:abstractNumId w:val="8"/>
  </w:num>
  <w:num w:numId="35" w16cid:durableId="1473593251">
    <w:abstractNumId w:val="37"/>
  </w:num>
  <w:num w:numId="36" w16cid:durableId="1609655353">
    <w:abstractNumId w:val="30"/>
  </w:num>
  <w:num w:numId="37" w16cid:durableId="1673678133">
    <w:abstractNumId w:val="2"/>
  </w:num>
  <w:num w:numId="38" w16cid:durableId="1921137960">
    <w:abstractNumId w:val="11"/>
  </w:num>
  <w:num w:numId="39" w16cid:durableId="635724638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5DE"/>
    <w:rsid w:val="00000A99"/>
    <w:rsid w:val="0000130B"/>
    <w:rsid w:val="00001AEA"/>
    <w:rsid w:val="00001C53"/>
    <w:rsid w:val="00002F1A"/>
    <w:rsid w:val="000033DC"/>
    <w:rsid w:val="00003C51"/>
    <w:rsid w:val="00003FCA"/>
    <w:rsid w:val="00004C2F"/>
    <w:rsid w:val="00005087"/>
    <w:rsid w:val="000061CA"/>
    <w:rsid w:val="0000676E"/>
    <w:rsid w:val="000067D5"/>
    <w:rsid w:val="00007401"/>
    <w:rsid w:val="0000757E"/>
    <w:rsid w:val="000077F1"/>
    <w:rsid w:val="00010869"/>
    <w:rsid w:val="00010ED6"/>
    <w:rsid w:val="00010F5B"/>
    <w:rsid w:val="0001110B"/>
    <w:rsid w:val="00011305"/>
    <w:rsid w:val="00011A7A"/>
    <w:rsid w:val="000146AC"/>
    <w:rsid w:val="00015D61"/>
    <w:rsid w:val="000161F7"/>
    <w:rsid w:val="00016861"/>
    <w:rsid w:val="00017088"/>
    <w:rsid w:val="000173B9"/>
    <w:rsid w:val="00020D98"/>
    <w:rsid w:val="000226A0"/>
    <w:rsid w:val="00022CD8"/>
    <w:rsid w:val="00023921"/>
    <w:rsid w:val="000248BC"/>
    <w:rsid w:val="00024C64"/>
    <w:rsid w:val="00027B96"/>
    <w:rsid w:val="00027FD4"/>
    <w:rsid w:val="0003014C"/>
    <w:rsid w:val="0003072C"/>
    <w:rsid w:val="00030B45"/>
    <w:rsid w:val="0003176F"/>
    <w:rsid w:val="00032841"/>
    <w:rsid w:val="00032B0C"/>
    <w:rsid w:val="0003467D"/>
    <w:rsid w:val="0003467F"/>
    <w:rsid w:val="0003525E"/>
    <w:rsid w:val="00035AAB"/>
    <w:rsid w:val="00037212"/>
    <w:rsid w:val="000373D0"/>
    <w:rsid w:val="00037806"/>
    <w:rsid w:val="000402D2"/>
    <w:rsid w:val="000405EC"/>
    <w:rsid w:val="00040659"/>
    <w:rsid w:val="0004092F"/>
    <w:rsid w:val="00041060"/>
    <w:rsid w:val="000417C3"/>
    <w:rsid w:val="00041AFA"/>
    <w:rsid w:val="00041E60"/>
    <w:rsid w:val="00042B44"/>
    <w:rsid w:val="00042BC4"/>
    <w:rsid w:val="00042C11"/>
    <w:rsid w:val="000438C6"/>
    <w:rsid w:val="0004470B"/>
    <w:rsid w:val="00044759"/>
    <w:rsid w:val="00044B03"/>
    <w:rsid w:val="00045C48"/>
    <w:rsid w:val="00046C12"/>
    <w:rsid w:val="0004702B"/>
    <w:rsid w:val="00047882"/>
    <w:rsid w:val="000507DE"/>
    <w:rsid w:val="0005099E"/>
    <w:rsid w:val="00051945"/>
    <w:rsid w:val="0005394F"/>
    <w:rsid w:val="0005454B"/>
    <w:rsid w:val="00055E42"/>
    <w:rsid w:val="00056CAE"/>
    <w:rsid w:val="00057CD6"/>
    <w:rsid w:val="000605D6"/>
    <w:rsid w:val="00060F3D"/>
    <w:rsid w:val="000628A6"/>
    <w:rsid w:val="00062E6F"/>
    <w:rsid w:val="00063DBB"/>
    <w:rsid w:val="000645BA"/>
    <w:rsid w:val="00065F51"/>
    <w:rsid w:val="00065F7C"/>
    <w:rsid w:val="000675C1"/>
    <w:rsid w:val="00067BBF"/>
    <w:rsid w:val="000700DB"/>
    <w:rsid w:val="00070A8B"/>
    <w:rsid w:val="00070AE0"/>
    <w:rsid w:val="00070B76"/>
    <w:rsid w:val="00070DDD"/>
    <w:rsid w:val="00071193"/>
    <w:rsid w:val="00071AA3"/>
    <w:rsid w:val="00071EB6"/>
    <w:rsid w:val="000724D5"/>
    <w:rsid w:val="0007291C"/>
    <w:rsid w:val="00072C4A"/>
    <w:rsid w:val="0007376D"/>
    <w:rsid w:val="00075722"/>
    <w:rsid w:val="00075AC8"/>
    <w:rsid w:val="00075B23"/>
    <w:rsid w:val="00077371"/>
    <w:rsid w:val="000774B8"/>
    <w:rsid w:val="00080B2D"/>
    <w:rsid w:val="00080BC2"/>
    <w:rsid w:val="00082A56"/>
    <w:rsid w:val="0008378F"/>
    <w:rsid w:val="000838C8"/>
    <w:rsid w:val="0008474D"/>
    <w:rsid w:val="00084934"/>
    <w:rsid w:val="00084A55"/>
    <w:rsid w:val="00084F7D"/>
    <w:rsid w:val="00087120"/>
    <w:rsid w:val="000873E6"/>
    <w:rsid w:val="00090639"/>
    <w:rsid w:val="00091726"/>
    <w:rsid w:val="00091818"/>
    <w:rsid w:val="00092A75"/>
    <w:rsid w:val="00093C9E"/>
    <w:rsid w:val="000951B7"/>
    <w:rsid w:val="000951EE"/>
    <w:rsid w:val="00097E46"/>
    <w:rsid w:val="000A10F0"/>
    <w:rsid w:val="000A1231"/>
    <w:rsid w:val="000A16EA"/>
    <w:rsid w:val="000A2199"/>
    <w:rsid w:val="000A2A49"/>
    <w:rsid w:val="000A2EB6"/>
    <w:rsid w:val="000A45A9"/>
    <w:rsid w:val="000A52D4"/>
    <w:rsid w:val="000A639E"/>
    <w:rsid w:val="000A767D"/>
    <w:rsid w:val="000A7A01"/>
    <w:rsid w:val="000B076A"/>
    <w:rsid w:val="000B13E4"/>
    <w:rsid w:val="000B1DF0"/>
    <w:rsid w:val="000B231A"/>
    <w:rsid w:val="000B240D"/>
    <w:rsid w:val="000B2437"/>
    <w:rsid w:val="000B2735"/>
    <w:rsid w:val="000B2C9A"/>
    <w:rsid w:val="000B3097"/>
    <w:rsid w:val="000B31A4"/>
    <w:rsid w:val="000B4421"/>
    <w:rsid w:val="000B6155"/>
    <w:rsid w:val="000B7D22"/>
    <w:rsid w:val="000C0043"/>
    <w:rsid w:val="000C068A"/>
    <w:rsid w:val="000C0846"/>
    <w:rsid w:val="000C103A"/>
    <w:rsid w:val="000C10B8"/>
    <w:rsid w:val="000C229B"/>
    <w:rsid w:val="000C4B40"/>
    <w:rsid w:val="000C4BC7"/>
    <w:rsid w:val="000C5432"/>
    <w:rsid w:val="000C6357"/>
    <w:rsid w:val="000C678B"/>
    <w:rsid w:val="000C6AD5"/>
    <w:rsid w:val="000C6DC9"/>
    <w:rsid w:val="000C7F30"/>
    <w:rsid w:val="000D0441"/>
    <w:rsid w:val="000D0EF5"/>
    <w:rsid w:val="000D17D5"/>
    <w:rsid w:val="000D1865"/>
    <w:rsid w:val="000D1D23"/>
    <w:rsid w:val="000D2922"/>
    <w:rsid w:val="000D5536"/>
    <w:rsid w:val="000D576B"/>
    <w:rsid w:val="000D5996"/>
    <w:rsid w:val="000D640F"/>
    <w:rsid w:val="000D655F"/>
    <w:rsid w:val="000D67C5"/>
    <w:rsid w:val="000D7FE8"/>
    <w:rsid w:val="000E0729"/>
    <w:rsid w:val="000E21F1"/>
    <w:rsid w:val="000E235B"/>
    <w:rsid w:val="000E2F58"/>
    <w:rsid w:val="000E3019"/>
    <w:rsid w:val="000E445F"/>
    <w:rsid w:val="000E52B9"/>
    <w:rsid w:val="000E5CDB"/>
    <w:rsid w:val="000E729B"/>
    <w:rsid w:val="000F0625"/>
    <w:rsid w:val="000F0626"/>
    <w:rsid w:val="000F17E4"/>
    <w:rsid w:val="000F2A2D"/>
    <w:rsid w:val="000F3086"/>
    <w:rsid w:val="000F3155"/>
    <w:rsid w:val="000F3424"/>
    <w:rsid w:val="000F47F7"/>
    <w:rsid w:val="000F5313"/>
    <w:rsid w:val="000F6291"/>
    <w:rsid w:val="000F71CB"/>
    <w:rsid w:val="000F7AE9"/>
    <w:rsid w:val="000F7F92"/>
    <w:rsid w:val="001005BE"/>
    <w:rsid w:val="00100AC4"/>
    <w:rsid w:val="001011D8"/>
    <w:rsid w:val="00101A5C"/>
    <w:rsid w:val="00101B68"/>
    <w:rsid w:val="00103977"/>
    <w:rsid w:val="0010444B"/>
    <w:rsid w:val="00104BF7"/>
    <w:rsid w:val="001059E5"/>
    <w:rsid w:val="001060C9"/>
    <w:rsid w:val="001062E9"/>
    <w:rsid w:val="00106740"/>
    <w:rsid w:val="00110A91"/>
    <w:rsid w:val="00110FC0"/>
    <w:rsid w:val="00111D19"/>
    <w:rsid w:val="00111EA6"/>
    <w:rsid w:val="00114D18"/>
    <w:rsid w:val="00115476"/>
    <w:rsid w:val="0011575B"/>
    <w:rsid w:val="00120B5C"/>
    <w:rsid w:val="00120BEB"/>
    <w:rsid w:val="00120E54"/>
    <w:rsid w:val="00121491"/>
    <w:rsid w:val="00122431"/>
    <w:rsid w:val="00124331"/>
    <w:rsid w:val="00124BE6"/>
    <w:rsid w:val="00124DAF"/>
    <w:rsid w:val="00124E50"/>
    <w:rsid w:val="001251C2"/>
    <w:rsid w:val="00126375"/>
    <w:rsid w:val="00126DED"/>
    <w:rsid w:val="001271A8"/>
    <w:rsid w:val="00127E32"/>
    <w:rsid w:val="00131747"/>
    <w:rsid w:val="00131CEF"/>
    <w:rsid w:val="00131E2E"/>
    <w:rsid w:val="00132C89"/>
    <w:rsid w:val="001334FD"/>
    <w:rsid w:val="00134017"/>
    <w:rsid w:val="00134317"/>
    <w:rsid w:val="00134C4E"/>
    <w:rsid w:val="00136671"/>
    <w:rsid w:val="00136EE9"/>
    <w:rsid w:val="00136FA8"/>
    <w:rsid w:val="00140719"/>
    <w:rsid w:val="001408F8"/>
    <w:rsid w:val="00140B93"/>
    <w:rsid w:val="00141DCB"/>
    <w:rsid w:val="00142306"/>
    <w:rsid w:val="0014288A"/>
    <w:rsid w:val="00142963"/>
    <w:rsid w:val="00142CBA"/>
    <w:rsid w:val="00142EA7"/>
    <w:rsid w:val="001447C1"/>
    <w:rsid w:val="00144D72"/>
    <w:rsid w:val="0014500B"/>
    <w:rsid w:val="001453F6"/>
    <w:rsid w:val="0014720E"/>
    <w:rsid w:val="00147852"/>
    <w:rsid w:val="00147B3F"/>
    <w:rsid w:val="00150EF3"/>
    <w:rsid w:val="00150F40"/>
    <w:rsid w:val="00150FA1"/>
    <w:rsid w:val="00151E5F"/>
    <w:rsid w:val="00152031"/>
    <w:rsid w:val="001523D1"/>
    <w:rsid w:val="0015240E"/>
    <w:rsid w:val="00153479"/>
    <w:rsid w:val="00154A7F"/>
    <w:rsid w:val="00155868"/>
    <w:rsid w:val="00155928"/>
    <w:rsid w:val="00156087"/>
    <w:rsid w:val="0015652A"/>
    <w:rsid w:val="00156725"/>
    <w:rsid w:val="001567B6"/>
    <w:rsid w:val="00157DE4"/>
    <w:rsid w:val="00157EE5"/>
    <w:rsid w:val="00157F64"/>
    <w:rsid w:val="001604FF"/>
    <w:rsid w:val="00160CB6"/>
    <w:rsid w:val="00161811"/>
    <w:rsid w:val="001620B0"/>
    <w:rsid w:val="00162A67"/>
    <w:rsid w:val="00165205"/>
    <w:rsid w:val="00165EFD"/>
    <w:rsid w:val="001661AF"/>
    <w:rsid w:val="00170FCA"/>
    <w:rsid w:val="001721E1"/>
    <w:rsid w:val="00172DE2"/>
    <w:rsid w:val="00182BE5"/>
    <w:rsid w:val="00183A0D"/>
    <w:rsid w:val="0018498F"/>
    <w:rsid w:val="001849DB"/>
    <w:rsid w:val="00184C0F"/>
    <w:rsid w:val="0018529D"/>
    <w:rsid w:val="00187697"/>
    <w:rsid w:val="00187A08"/>
    <w:rsid w:val="00190480"/>
    <w:rsid w:val="0019056B"/>
    <w:rsid w:val="00191241"/>
    <w:rsid w:val="00192238"/>
    <w:rsid w:val="001926E1"/>
    <w:rsid w:val="00193090"/>
    <w:rsid w:val="00194B9D"/>
    <w:rsid w:val="00195649"/>
    <w:rsid w:val="00195BE5"/>
    <w:rsid w:val="00195C53"/>
    <w:rsid w:val="001971D3"/>
    <w:rsid w:val="00197ADE"/>
    <w:rsid w:val="001A0DF8"/>
    <w:rsid w:val="001A2CCA"/>
    <w:rsid w:val="001A2E0D"/>
    <w:rsid w:val="001A3B65"/>
    <w:rsid w:val="001A3F1D"/>
    <w:rsid w:val="001A5D8B"/>
    <w:rsid w:val="001A7090"/>
    <w:rsid w:val="001A7608"/>
    <w:rsid w:val="001B05E2"/>
    <w:rsid w:val="001B0B35"/>
    <w:rsid w:val="001B0CAF"/>
    <w:rsid w:val="001B0D65"/>
    <w:rsid w:val="001B0D8A"/>
    <w:rsid w:val="001B1794"/>
    <w:rsid w:val="001B252A"/>
    <w:rsid w:val="001B34A8"/>
    <w:rsid w:val="001B3C9A"/>
    <w:rsid w:val="001B44A3"/>
    <w:rsid w:val="001B4B71"/>
    <w:rsid w:val="001B5C6B"/>
    <w:rsid w:val="001B6159"/>
    <w:rsid w:val="001B629D"/>
    <w:rsid w:val="001B67AD"/>
    <w:rsid w:val="001B7B90"/>
    <w:rsid w:val="001C1FD3"/>
    <w:rsid w:val="001C2768"/>
    <w:rsid w:val="001C3157"/>
    <w:rsid w:val="001C364F"/>
    <w:rsid w:val="001C3E6E"/>
    <w:rsid w:val="001C3EDD"/>
    <w:rsid w:val="001C43E5"/>
    <w:rsid w:val="001C5044"/>
    <w:rsid w:val="001C5147"/>
    <w:rsid w:val="001C5EC2"/>
    <w:rsid w:val="001D052C"/>
    <w:rsid w:val="001D0681"/>
    <w:rsid w:val="001D078D"/>
    <w:rsid w:val="001D09F0"/>
    <w:rsid w:val="001D2893"/>
    <w:rsid w:val="001D4A6B"/>
    <w:rsid w:val="001D4ED5"/>
    <w:rsid w:val="001D4F86"/>
    <w:rsid w:val="001D544C"/>
    <w:rsid w:val="001D56CD"/>
    <w:rsid w:val="001D5EA1"/>
    <w:rsid w:val="001D74F6"/>
    <w:rsid w:val="001D7A74"/>
    <w:rsid w:val="001D7AA4"/>
    <w:rsid w:val="001E03CF"/>
    <w:rsid w:val="001E157A"/>
    <w:rsid w:val="001E1B19"/>
    <w:rsid w:val="001E27F9"/>
    <w:rsid w:val="001E289F"/>
    <w:rsid w:val="001E2C24"/>
    <w:rsid w:val="001E2FCA"/>
    <w:rsid w:val="001E5C3C"/>
    <w:rsid w:val="001E67CC"/>
    <w:rsid w:val="001E70B4"/>
    <w:rsid w:val="001E776C"/>
    <w:rsid w:val="001F2D0F"/>
    <w:rsid w:val="001F308A"/>
    <w:rsid w:val="001F30E0"/>
    <w:rsid w:val="001F30FA"/>
    <w:rsid w:val="001F3116"/>
    <w:rsid w:val="001F3EE5"/>
    <w:rsid w:val="001F4492"/>
    <w:rsid w:val="001F487E"/>
    <w:rsid w:val="001F4AE3"/>
    <w:rsid w:val="001F4B7A"/>
    <w:rsid w:val="001F5E6D"/>
    <w:rsid w:val="001F62FA"/>
    <w:rsid w:val="001F7003"/>
    <w:rsid w:val="002002A0"/>
    <w:rsid w:val="0020119A"/>
    <w:rsid w:val="002038CD"/>
    <w:rsid w:val="002042B2"/>
    <w:rsid w:val="00204567"/>
    <w:rsid w:val="0020563D"/>
    <w:rsid w:val="00205ABB"/>
    <w:rsid w:val="00205F4F"/>
    <w:rsid w:val="00206920"/>
    <w:rsid w:val="00206B0B"/>
    <w:rsid w:val="00210A30"/>
    <w:rsid w:val="002120B5"/>
    <w:rsid w:val="00212A37"/>
    <w:rsid w:val="00213C7C"/>
    <w:rsid w:val="0021403E"/>
    <w:rsid w:val="002153E7"/>
    <w:rsid w:val="00215B6D"/>
    <w:rsid w:val="00215F21"/>
    <w:rsid w:val="002161ED"/>
    <w:rsid w:val="0021639D"/>
    <w:rsid w:val="00216897"/>
    <w:rsid w:val="00216C85"/>
    <w:rsid w:val="00216D57"/>
    <w:rsid w:val="00221318"/>
    <w:rsid w:val="00221923"/>
    <w:rsid w:val="0022293A"/>
    <w:rsid w:val="0022401C"/>
    <w:rsid w:val="00224588"/>
    <w:rsid w:val="00225722"/>
    <w:rsid w:val="002259D6"/>
    <w:rsid w:val="00225CC5"/>
    <w:rsid w:val="002276BC"/>
    <w:rsid w:val="0022783D"/>
    <w:rsid w:val="00231F28"/>
    <w:rsid w:val="00233BD4"/>
    <w:rsid w:val="002341D3"/>
    <w:rsid w:val="0023446F"/>
    <w:rsid w:val="0023513F"/>
    <w:rsid w:val="002360F8"/>
    <w:rsid w:val="00236581"/>
    <w:rsid w:val="0023679A"/>
    <w:rsid w:val="00237396"/>
    <w:rsid w:val="00240A70"/>
    <w:rsid w:val="00241ABC"/>
    <w:rsid w:val="00241B43"/>
    <w:rsid w:val="00242FC3"/>
    <w:rsid w:val="00243B21"/>
    <w:rsid w:val="00243FCF"/>
    <w:rsid w:val="002440B8"/>
    <w:rsid w:val="00244422"/>
    <w:rsid w:val="002447C4"/>
    <w:rsid w:val="00244CC9"/>
    <w:rsid w:val="00245D5E"/>
    <w:rsid w:val="002461FD"/>
    <w:rsid w:val="00246200"/>
    <w:rsid w:val="002464C9"/>
    <w:rsid w:val="0024662F"/>
    <w:rsid w:val="00246ADF"/>
    <w:rsid w:val="0024719D"/>
    <w:rsid w:val="00247A0F"/>
    <w:rsid w:val="002504C9"/>
    <w:rsid w:val="00250A1C"/>
    <w:rsid w:val="00253E41"/>
    <w:rsid w:val="002545DC"/>
    <w:rsid w:val="00255243"/>
    <w:rsid w:val="0025556D"/>
    <w:rsid w:val="0025729D"/>
    <w:rsid w:val="00257621"/>
    <w:rsid w:val="002579C9"/>
    <w:rsid w:val="00260677"/>
    <w:rsid w:val="00260B10"/>
    <w:rsid w:val="00260F53"/>
    <w:rsid w:val="002610B1"/>
    <w:rsid w:val="00263FB8"/>
    <w:rsid w:val="0026426F"/>
    <w:rsid w:val="00264C05"/>
    <w:rsid w:val="0026535A"/>
    <w:rsid w:val="002654F7"/>
    <w:rsid w:val="00265977"/>
    <w:rsid w:val="00265B41"/>
    <w:rsid w:val="00266BB6"/>
    <w:rsid w:val="00267FCB"/>
    <w:rsid w:val="00272064"/>
    <w:rsid w:val="002736B5"/>
    <w:rsid w:val="002742F4"/>
    <w:rsid w:val="00274F85"/>
    <w:rsid w:val="00275C6C"/>
    <w:rsid w:val="00275F7E"/>
    <w:rsid w:val="002765E0"/>
    <w:rsid w:val="00280234"/>
    <w:rsid w:val="002806B7"/>
    <w:rsid w:val="00280B56"/>
    <w:rsid w:val="00281119"/>
    <w:rsid w:val="0028112A"/>
    <w:rsid w:val="00281AAB"/>
    <w:rsid w:val="00281CD1"/>
    <w:rsid w:val="002825B5"/>
    <w:rsid w:val="002830DA"/>
    <w:rsid w:val="002838B4"/>
    <w:rsid w:val="00283B75"/>
    <w:rsid w:val="00285025"/>
    <w:rsid w:val="00286303"/>
    <w:rsid w:val="00286553"/>
    <w:rsid w:val="002869C8"/>
    <w:rsid w:val="00286BF2"/>
    <w:rsid w:val="00287805"/>
    <w:rsid w:val="00290332"/>
    <w:rsid w:val="0029055A"/>
    <w:rsid w:val="00291148"/>
    <w:rsid w:val="00292B88"/>
    <w:rsid w:val="00293B2A"/>
    <w:rsid w:val="00294F40"/>
    <w:rsid w:val="002954D3"/>
    <w:rsid w:val="002954F9"/>
    <w:rsid w:val="00295750"/>
    <w:rsid w:val="002962E4"/>
    <w:rsid w:val="00297767"/>
    <w:rsid w:val="00297A8A"/>
    <w:rsid w:val="002A0195"/>
    <w:rsid w:val="002A1259"/>
    <w:rsid w:val="002A1651"/>
    <w:rsid w:val="002A2996"/>
    <w:rsid w:val="002A29DE"/>
    <w:rsid w:val="002A2EDB"/>
    <w:rsid w:val="002A36C7"/>
    <w:rsid w:val="002A44C3"/>
    <w:rsid w:val="002A5565"/>
    <w:rsid w:val="002A640C"/>
    <w:rsid w:val="002A6F7A"/>
    <w:rsid w:val="002B1119"/>
    <w:rsid w:val="002B186E"/>
    <w:rsid w:val="002B1CFF"/>
    <w:rsid w:val="002B2A38"/>
    <w:rsid w:val="002B3EBC"/>
    <w:rsid w:val="002B465C"/>
    <w:rsid w:val="002B474B"/>
    <w:rsid w:val="002B5651"/>
    <w:rsid w:val="002B7991"/>
    <w:rsid w:val="002B7CE9"/>
    <w:rsid w:val="002C1BD1"/>
    <w:rsid w:val="002C2487"/>
    <w:rsid w:val="002C2770"/>
    <w:rsid w:val="002C40F7"/>
    <w:rsid w:val="002C54B2"/>
    <w:rsid w:val="002C54C1"/>
    <w:rsid w:val="002C56A3"/>
    <w:rsid w:val="002C592C"/>
    <w:rsid w:val="002C5BE3"/>
    <w:rsid w:val="002C61A5"/>
    <w:rsid w:val="002C6C01"/>
    <w:rsid w:val="002C76A4"/>
    <w:rsid w:val="002D0C55"/>
    <w:rsid w:val="002D0FFB"/>
    <w:rsid w:val="002D217C"/>
    <w:rsid w:val="002D2F20"/>
    <w:rsid w:val="002D3661"/>
    <w:rsid w:val="002D3B92"/>
    <w:rsid w:val="002D48EA"/>
    <w:rsid w:val="002D5529"/>
    <w:rsid w:val="002D624D"/>
    <w:rsid w:val="002D6543"/>
    <w:rsid w:val="002D660D"/>
    <w:rsid w:val="002D6ABD"/>
    <w:rsid w:val="002E00AB"/>
    <w:rsid w:val="002E017A"/>
    <w:rsid w:val="002E1066"/>
    <w:rsid w:val="002E1C17"/>
    <w:rsid w:val="002E263B"/>
    <w:rsid w:val="002E2687"/>
    <w:rsid w:val="002E2A9C"/>
    <w:rsid w:val="002E2AE1"/>
    <w:rsid w:val="002E34DA"/>
    <w:rsid w:val="002E4917"/>
    <w:rsid w:val="002E6075"/>
    <w:rsid w:val="002E74E9"/>
    <w:rsid w:val="002E758D"/>
    <w:rsid w:val="002E759F"/>
    <w:rsid w:val="002E7E94"/>
    <w:rsid w:val="002F273A"/>
    <w:rsid w:val="002F3BBD"/>
    <w:rsid w:val="002F54BF"/>
    <w:rsid w:val="002F5614"/>
    <w:rsid w:val="002F60E5"/>
    <w:rsid w:val="002F7CD0"/>
    <w:rsid w:val="002F7CFE"/>
    <w:rsid w:val="00300437"/>
    <w:rsid w:val="00300E4D"/>
    <w:rsid w:val="003017E8"/>
    <w:rsid w:val="0030234C"/>
    <w:rsid w:val="003046EE"/>
    <w:rsid w:val="003050AF"/>
    <w:rsid w:val="00305644"/>
    <w:rsid w:val="003056D2"/>
    <w:rsid w:val="00305959"/>
    <w:rsid w:val="00305F63"/>
    <w:rsid w:val="00305F6D"/>
    <w:rsid w:val="00306C62"/>
    <w:rsid w:val="0030705B"/>
    <w:rsid w:val="00311899"/>
    <w:rsid w:val="00312C33"/>
    <w:rsid w:val="00312C9F"/>
    <w:rsid w:val="00312E93"/>
    <w:rsid w:val="0031377E"/>
    <w:rsid w:val="00314889"/>
    <w:rsid w:val="00317ACC"/>
    <w:rsid w:val="00317C22"/>
    <w:rsid w:val="00317EEC"/>
    <w:rsid w:val="00317F3A"/>
    <w:rsid w:val="00320237"/>
    <w:rsid w:val="0032120D"/>
    <w:rsid w:val="00321286"/>
    <w:rsid w:val="00321A6C"/>
    <w:rsid w:val="00321D96"/>
    <w:rsid w:val="00323871"/>
    <w:rsid w:val="00323882"/>
    <w:rsid w:val="003249A1"/>
    <w:rsid w:val="00324C6C"/>
    <w:rsid w:val="003250C0"/>
    <w:rsid w:val="003250D4"/>
    <w:rsid w:val="0032512B"/>
    <w:rsid w:val="00325D91"/>
    <w:rsid w:val="00326159"/>
    <w:rsid w:val="00327380"/>
    <w:rsid w:val="00327457"/>
    <w:rsid w:val="00327A16"/>
    <w:rsid w:val="00330F91"/>
    <w:rsid w:val="00331E6D"/>
    <w:rsid w:val="00331E7A"/>
    <w:rsid w:val="0033342C"/>
    <w:rsid w:val="0033360D"/>
    <w:rsid w:val="00334918"/>
    <w:rsid w:val="00334B27"/>
    <w:rsid w:val="0033701C"/>
    <w:rsid w:val="00337429"/>
    <w:rsid w:val="003376BA"/>
    <w:rsid w:val="00337A12"/>
    <w:rsid w:val="003402E3"/>
    <w:rsid w:val="00342287"/>
    <w:rsid w:val="00343DBB"/>
    <w:rsid w:val="00344D91"/>
    <w:rsid w:val="003450E4"/>
    <w:rsid w:val="00345D1D"/>
    <w:rsid w:val="0034663C"/>
    <w:rsid w:val="00346646"/>
    <w:rsid w:val="003470B0"/>
    <w:rsid w:val="003508F9"/>
    <w:rsid w:val="00350E4B"/>
    <w:rsid w:val="003516AB"/>
    <w:rsid w:val="003518FD"/>
    <w:rsid w:val="003525FE"/>
    <w:rsid w:val="00353B2F"/>
    <w:rsid w:val="003548B1"/>
    <w:rsid w:val="00355769"/>
    <w:rsid w:val="00355AF0"/>
    <w:rsid w:val="00356F83"/>
    <w:rsid w:val="00357309"/>
    <w:rsid w:val="00357F65"/>
    <w:rsid w:val="003601D0"/>
    <w:rsid w:val="00360A97"/>
    <w:rsid w:val="00360EA8"/>
    <w:rsid w:val="00361B53"/>
    <w:rsid w:val="003622EB"/>
    <w:rsid w:val="00363096"/>
    <w:rsid w:val="003638A9"/>
    <w:rsid w:val="003647B9"/>
    <w:rsid w:val="0036538D"/>
    <w:rsid w:val="00365DC5"/>
    <w:rsid w:val="00366754"/>
    <w:rsid w:val="0036684A"/>
    <w:rsid w:val="00366B64"/>
    <w:rsid w:val="00367C2F"/>
    <w:rsid w:val="003708B9"/>
    <w:rsid w:val="0037135F"/>
    <w:rsid w:val="003726E8"/>
    <w:rsid w:val="00372C18"/>
    <w:rsid w:val="00372C52"/>
    <w:rsid w:val="00372E34"/>
    <w:rsid w:val="0037382F"/>
    <w:rsid w:val="0037445F"/>
    <w:rsid w:val="0037571A"/>
    <w:rsid w:val="00375AED"/>
    <w:rsid w:val="00375CD7"/>
    <w:rsid w:val="00375D17"/>
    <w:rsid w:val="00377340"/>
    <w:rsid w:val="00377E00"/>
    <w:rsid w:val="00380327"/>
    <w:rsid w:val="003807F6"/>
    <w:rsid w:val="0038088D"/>
    <w:rsid w:val="003808DF"/>
    <w:rsid w:val="00380C26"/>
    <w:rsid w:val="00380E08"/>
    <w:rsid w:val="003810B5"/>
    <w:rsid w:val="0038163B"/>
    <w:rsid w:val="00381705"/>
    <w:rsid w:val="00381894"/>
    <w:rsid w:val="003819D9"/>
    <w:rsid w:val="00381F91"/>
    <w:rsid w:val="00382031"/>
    <w:rsid w:val="003826A5"/>
    <w:rsid w:val="003827ED"/>
    <w:rsid w:val="00382890"/>
    <w:rsid w:val="0038348C"/>
    <w:rsid w:val="00383961"/>
    <w:rsid w:val="00386090"/>
    <w:rsid w:val="00386177"/>
    <w:rsid w:val="0038635D"/>
    <w:rsid w:val="00387546"/>
    <w:rsid w:val="00387A86"/>
    <w:rsid w:val="00387B22"/>
    <w:rsid w:val="00390479"/>
    <w:rsid w:val="003905EE"/>
    <w:rsid w:val="0039089C"/>
    <w:rsid w:val="00390939"/>
    <w:rsid w:val="00390AE2"/>
    <w:rsid w:val="0039166C"/>
    <w:rsid w:val="00391B19"/>
    <w:rsid w:val="00392D34"/>
    <w:rsid w:val="00392F89"/>
    <w:rsid w:val="00393E43"/>
    <w:rsid w:val="00394C48"/>
    <w:rsid w:val="00395936"/>
    <w:rsid w:val="003959DB"/>
    <w:rsid w:val="00396ABE"/>
    <w:rsid w:val="00397EBB"/>
    <w:rsid w:val="003A3175"/>
    <w:rsid w:val="003A31DD"/>
    <w:rsid w:val="003A35C3"/>
    <w:rsid w:val="003A3D79"/>
    <w:rsid w:val="003A426F"/>
    <w:rsid w:val="003A47A3"/>
    <w:rsid w:val="003A6633"/>
    <w:rsid w:val="003A6CFC"/>
    <w:rsid w:val="003A7128"/>
    <w:rsid w:val="003A731A"/>
    <w:rsid w:val="003A7771"/>
    <w:rsid w:val="003A7A0C"/>
    <w:rsid w:val="003A7B74"/>
    <w:rsid w:val="003B04C5"/>
    <w:rsid w:val="003B088C"/>
    <w:rsid w:val="003B1930"/>
    <w:rsid w:val="003B1E97"/>
    <w:rsid w:val="003B2229"/>
    <w:rsid w:val="003B2DF6"/>
    <w:rsid w:val="003B4CEF"/>
    <w:rsid w:val="003B4EE5"/>
    <w:rsid w:val="003B537C"/>
    <w:rsid w:val="003B54D3"/>
    <w:rsid w:val="003B5F26"/>
    <w:rsid w:val="003B5F54"/>
    <w:rsid w:val="003B5F99"/>
    <w:rsid w:val="003B70F1"/>
    <w:rsid w:val="003C01EF"/>
    <w:rsid w:val="003C283A"/>
    <w:rsid w:val="003C2C98"/>
    <w:rsid w:val="003C30D9"/>
    <w:rsid w:val="003C36D7"/>
    <w:rsid w:val="003C3773"/>
    <w:rsid w:val="003C3E6B"/>
    <w:rsid w:val="003C45C2"/>
    <w:rsid w:val="003C4634"/>
    <w:rsid w:val="003C4670"/>
    <w:rsid w:val="003C4C20"/>
    <w:rsid w:val="003C4F83"/>
    <w:rsid w:val="003C505B"/>
    <w:rsid w:val="003C579E"/>
    <w:rsid w:val="003C5983"/>
    <w:rsid w:val="003C71D7"/>
    <w:rsid w:val="003C728A"/>
    <w:rsid w:val="003C7969"/>
    <w:rsid w:val="003D1513"/>
    <w:rsid w:val="003D24FA"/>
    <w:rsid w:val="003D3E0F"/>
    <w:rsid w:val="003D593F"/>
    <w:rsid w:val="003D5FC7"/>
    <w:rsid w:val="003D6C37"/>
    <w:rsid w:val="003D6D3B"/>
    <w:rsid w:val="003D71FA"/>
    <w:rsid w:val="003E180D"/>
    <w:rsid w:val="003E18D1"/>
    <w:rsid w:val="003E1ED2"/>
    <w:rsid w:val="003E21A1"/>
    <w:rsid w:val="003E283F"/>
    <w:rsid w:val="003E2F6D"/>
    <w:rsid w:val="003E31A8"/>
    <w:rsid w:val="003E35B8"/>
    <w:rsid w:val="003E37FA"/>
    <w:rsid w:val="003E3886"/>
    <w:rsid w:val="003E4401"/>
    <w:rsid w:val="003E5233"/>
    <w:rsid w:val="003E61AF"/>
    <w:rsid w:val="003E680D"/>
    <w:rsid w:val="003E6D2A"/>
    <w:rsid w:val="003E6F43"/>
    <w:rsid w:val="003E7125"/>
    <w:rsid w:val="003E747A"/>
    <w:rsid w:val="003F08A8"/>
    <w:rsid w:val="003F23CF"/>
    <w:rsid w:val="003F278A"/>
    <w:rsid w:val="003F2F63"/>
    <w:rsid w:val="003F3065"/>
    <w:rsid w:val="003F3F5B"/>
    <w:rsid w:val="003F408C"/>
    <w:rsid w:val="003F45E0"/>
    <w:rsid w:val="003F6338"/>
    <w:rsid w:val="003F635B"/>
    <w:rsid w:val="003F6469"/>
    <w:rsid w:val="003F7809"/>
    <w:rsid w:val="00400724"/>
    <w:rsid w:val="00400E27"/>
    <w:rsid w:val="00400F73"/>
    <w:rsid w:val="004014E1"/>
    <w:rsid w:val="00401B59"/>
    <w:rsid w:val="0040239F"/>
    <w:rsid w:val="00402B98"/>
    <w:rsid w:val="004038D6"/>
    <w:rsid w:val="00403CAB"/>
    <w:rsid w:val="00404260"/>
    <w:rsid w:val="00405ADC"/>
    <w:rsid w:val="00405BDA"/>
    <w:rsid w:val="0040622A"/>
    <w:rsid w:val="004074AB"/>
    <w:rsid w:val="0040762E"/>
    <w:rsid w:val="0041025D"/>
    <w:rsid w:val="0041066E"/>
    <w:rsid w:val="004110D1"/>
    <w:rsid w:val="00412C05"/>
    <w:rsid w:val="004130B2"/>
    <w:rsid w:val="0041310A"/>
    <w:rsid w:val="0041351E"/>
    <w:rsid w:val="004145A5"/>
    <w:rsid w:val="0041580D"/>
    <w:rsid w:val="00416517"/>
    <w:rsid w:val="00417002"/>
    <w:rsid w:val="0041754C"/>
    <w:rsid w:val="00417645"/>
    <w:rsid w:val="004206BC"/>
    <w:rsid w:val="0042098B"/>
    <w:rsid w:val="004221A5"/>
    <w:rsid w:val="0042270B"/>
    <w:rsid w:val="00424479"/>
    <w:rsid w:val="00424790"/>
    <w:rsid w:val="0042481F"/>
    <w:rsid w:val="00424B4D"/>
    <w:rsid w:val="004274ED"/>
    <w:rsid w:val="00427B71"/>
    <w:rsid w:val="00427CA8"/>
    <w:rsid w:val="00427F7B"/>
    <w:rsid w:val="004304DC"/>
    <w:rsid w:val="0043061C"/>
    <w:rsid w:val="00430864"/>
    <w:rsid w:val="00431ACA"/>
    <w:rsid w:val="00431F13"/>
    <w:rsid w:val="00432B3D"/>
    <w:rsid w:val="004335E3"/>
    <w:rsid w:val="00434734"/>
    <w:rsid w:val="00434CA5"/>
    <w:rsid w:val="00435A2E"/>
    <w:rsid w:val="00435CF6"/>
    <w:rsid w:val="004363CA"/>
    <w:rsid w:val="00436A52"/>
    <w:rsid w:val="004379A0"/>
    <w:rsid w:val="00437AF2"/>
    <w:rsid w:val="00437C95"/>
    <w:rsid w:val="00437D91"/>
    <w:rsid w:val="00437DB6"/>
    <w:rsid w:val="00440AAC"/>
    <w:rsid w:val="00441039"/>
    <w:rsid w:val="0044119D"/>
    <w:rsid w:val="004411E2"/>
    <w:rsid w:val="004419A3"/>
    <w:rsid w:val="00442E75"/>
    <w:rsid w:val="00443897"/>
    <w:rsid w:val="00445007"/>
    <w:rsid w:val="00445A06"/>
    <w:rsid w:val="004477C0"/>
    <w:rsid w:val="00447F85"/>
    <w:rsid w:val="00451D9F"/>
    <w:rsid w:val="00451E1B"/>
    <w:rsid w:val="00452C2D"/>
    <w:rsid w:val="004535A8"/>
    <w:rsid w:val="0045360E"/>
    <w:rsid w:val="0045380A"/>
    <w:rsid w:val="004543AC"/>
    <w:rsid w:val="004548BD"/>
    <w:rsid w:val="00454D57"/>
    <w:rsid w:val="004554E3"/>
    <w:rsid w:val="00455D31"/>
    <w:rsid w:val="00456A22"/>
    <w:rsid w:val="00456A5B"/>
    <w:rsid w:val="00456D6E"/>
    <w:rsid w:val="00457262"/>
    <w:rsid w:val="00457675"/>
    <w:rsid w:val="00457930"/>
    <w:rsid w:val="0045793D"/>
    <w:rsid w:val="00457EF2"/>
    <w:rsid w:val="00460108"/>
    <w:rsid w:val="004606E6"/>
    <w:rsid w:val="00461319"/>
    <w:rsid w:val="00461672"/>
    <w:rsid w:val="004635B3"/>
    <w:rsid w:val="00464EAB"/>
    <w:rsid w:val="004650F1"/>
    <w:rsid w:val="00466064"/>
    <w:rsid w:val="00466A09"/>
    <w:rsid w:val="00471472"/>
    <w:rsid w:val="004715A5"/>
    <w:rsid w:val="004720E3"/>
    <w:rsid w:val="0047415A"/>
    <w:rsid w:val="004741C0"/>
    <w:rsid w:val="00474637"/>
    <w:rsid w:val="00474B84"/>
    <w:rsid w:val="004757D9"/>
    <w:rsid w:val="0047648E"/>
    <w:rsid w:val="004773F0"/>
    <w:rsid w:val="00480509"/>
    <w:rsid w:val="004815A5"/>
    <w:rsid w:val="00483D56"/>
    <w:rsid w:val="00485530"/>
    <w:rsid w:val="00485F8B"/>
    <w:rsid w:val="00487C20"/>
    <w:rsid w:val="004913CC"/>
    <w:rsid w:val="00492C17"/>
    <w:rsid w:val="004933BF"/>
    <w:rsid w:val="00493A4C"/>
    <w:rsid w:val="00493CEB"/>
    <w:rsid w:val="004946EE"/>
    <w:rsid w:val="00494E08"/>
    <w:rsid w:val="004955D8"/>
    <w:rsid w:val="00495ECF"/>
    <w:rsid w:val="004971A5"/>
    <w:rsid w:val="00497D42"/>
    <w:rsid w:val="004A00E9"/>
    <w:rsid w:val="004A11B7"/>
    <w:rsid w:val="004A1864"/>
    <w:rsid w:val="004A3EDF"/>
    <w:rsid w:val="004A412C"/>
    <w:rsid w:val="004A456D"/>
    <w:rsid w:val="004A6C68"/>
    <w:rsid w:val="004A7C14"/>
    <w:rsid w:val="004B0800"/>
    <w:rsid w:val="004B08EC"/>
    <w:rsid w:val="004B143E"/>
    <w:rsid w:val="004B2E0F"/>
    <w:rsid w:val="004B4865"/>
    <w:rsid w:val="004B52CA"/>
    <w:rsid w:val="004B5B07"/>
    <w:rsid w:val="004B6CA8"/>
    <w:rsid w:val="004B7148"/>
    <w:rsid w:val="004C0A59"/>
    <w:rsid w:val="004C0DB7"/>
    <w:rsid w:val="004C0FEC"/>
    <w:rsid w:val="004C17F2"/>
    <w:rsid w:val="004C1DC8"/>
    <w:rsid w:val="004C2655"/>
    <w:rsid w:val="004C28A9"/>
    <w:rsid w:val="004C317D"/>
    <w:rsid w:val="004C4557"/>
    <w:rsid w:val="004C5029"/>
    <w:rsid w:val="004C54F1"/>
    <w:rsid w:val="004C55B4"/>
    <w:rsid w:val="004C5632"/>
    <w:rsid w:val="004C5A2E"/>
    <w:rsid w:val="004D056E"/>
    <w:rsid w:val="004D0DE7"/>
    <w:rsid w:val="004D36FC"/>
    <w:rsid w:val="004D3914"/>
    <w:rsid w:val="004D48C0"/>
    <w:rsid w:val="004D5B66"/>
    <w:rsid w:val="004D6592"/>
    <w:rsid w:val="004E107A"/>
    <w:rsid w:val="004E15CE"/>
    <w:rsid w:val="004E1759"/>
    <w:rsid w:val="004E1DE7"/>
    <w:rsid w:val="004E24CD"/>
    <w:rsid w:val="004E2B5D"/>
    <w:rsid w:val="004E32CF"/>
    <w:rsid w:val="004E48C0"/>
    <w:rsid w:val="004E4C18"/>
    <w:rsid w:val="004E4DD2"/>
    <w:rsid w:val="004E62D7"/>
    <w:rsid w:val="004F09B4"/>
    <w:rsid w:val="004F0DFF"/>
    <w:rsid w:val="004F1849"/>
    <w:rsid w:val="004F2635"/>
    <w:rsid w:val="004F3604"/>
    <w:rsid w:val="004F3AB3"/>
    <w:rsid w:val="004F4440"/>
    <w:rsid w:val="004F6D87"/>
    <w:rsid w:val="00500E12"/>
    <w:rsid w:val="00501159"/>
    <w:rsid w:val="005014C9"/>
    <w:rsid w:val="005017BE"/>
    <w:rsid w:val="00501926"/>
    <w:rsid w:val="00501A21"/>
    <w:rsid w:val="00501B4E"/>
    <w:rsid w:val="00501F53"/>
    <w:rsid w:val="00502286"/>
    <w:rsid w:val="00502656"/>
    <w:rsid w:val="00502699"/>
    <w:rsid w:val="00502BF2"/>
    <w:rsid w:val="0050485E"/>
    <w:rsid w:val="00504F8E"/>
    <w:rsid w:val="005059BB"/>
    <w:rsid w:val="00506732"/>
    <w:rsid w:val="00507878"/>
    <w:rsid w:val="00507BD5"/>
    <w:rsid w:val="00512168"/>
    <w:rsid w:val="0051228F"/>
    <w:rsid w:val="005126AA"/>
    <w:rsid w:val="00514025"/>
    <w:rsid w:val="00514EAC"/>
    <w:rsid w:val="0051519F"/>
    <w:rsid w:val="00515AC2"/>
    <w:rsid w:val="00516438"/>
    <w:rsid w:val="00516E1C"/>
    <w:rsid w:val="005170F8"/>
    <w:rsid w:val="00517446"/>
    <w:rsid w:val="00517A7D"/>
    <w:rsid w:val="005203D6"/>
    <w:rsid w:val="0052050F"/>
    <w:rsid w:val="00520994"/>
    <w:rsid w:val="00520D17"/>
    <w:rsid w:val="00522EDB"/>
    <w:rsid w:val="00523055"/>
    <w:rsid w:val="00523164"/>
    <w:rsid w:val="00523919"/>
    <w:rsid w:val="00523CF2"/>
    <w:rsid w:val="0052437A"/>
    <w:rsid w:val="00524C59"/>
    <w:rsid w:val="00526196"/>
    <w:rsid w:val="00527B88"/>
    <w:rsid w:val="0053052E"/>
    <w:rsid w:val="005305C7"/>
    <w:rsid w:val="00530A98"/>
    <w:rsid w:val="00530BE3"/>
    <w:rsid w:val="005313D0"/>
    <w:rsid w:val="0053188A"/>
    <w:rsid w:val="00531A5C"/>
    <w:rsid w:val="0053208F"/>
    <w:rsid w:val="0053231C"/>
    <w:rsid w:val="005335A5"/>
    <w:rsid w:val="005335CF"/>
    <w:rsid w:val="00534623"/>
    <w:rsid w:val="00534C4A"/>
    <w:rsid w:val="00534F94"/>
    <w:rsid w:val="00534FC8"/>
    <w:rsid w:val="00535703"/>
    <w:rsid w:val="00535873"/>
    <w:rsid w:val="005359E5"/>
    <w:rsid w:val="00536F5F"/>
    <w:rsid w:val="0053746A"/>
    <w:rsid w:val="00537749"/>
    <w:rsid w:val="0054092A"/>
    <w:rsid w:val="00541B17"/>
    <w:rsid w:val="00542B6A"/>
    <w:rsid w:val="00542C1E"/>
    <w:rsid w:val="00542C87"/>
    <w:rsid w:val="0054305C"/>
    <w:rsid w:val="00543156"/>
    <w:rsid w:val="00543537"/>
    <w:rsid w:val="00543E4F"/>
    <w:rsid w:val="005447C9"/>
    <w:rsid w:val="0054623A"/>
    <w:rsid w:val="0054690C"/>
    <w:rsid w:val="00546C8B"/>
    <w:rsid w:val="00550741"/>
    <w:rsid w:val="00551D17"/>
    <w:rsid w:val="00553C90"/>
    <w:rsid w:val="00554523"/>
    <w:rsid w:val="005547F3"/>
    <w:rsid w:val="00554E41"/>
    <w:rsid w:val="00560F25"/>
    <w:rsid w:val="00561301"/>
    <w:rsid w:val="00561D8E"/>
    <w:rsid w:val="0056268C"/>
    <w:rsid w:val="00562E22"/>
    <w:rsid w:val="00563368"/>
    <w:rsid w:val="00563E25"/>
    <w:rsid w:val="00564C72"/>
    <w:rsid w:val="00564F90"/>
    <w:rsid w:val="00565CAF"/>
    <w:rsid w:val="005679EE"/>
    <w:rsid w:val="00567AB9"/>
    <w:rsid w:val="00567F41"/>
    <w:rsid w:val="00570098"/>
    <w:rsid w:val="00570BA5"/>
    <w:rsid w:val="00570EA7"/>
    <w:rsid w:val="00572477"/>
    <w:rsid w:val="0057294F"/>
    <w:rsid w:val="00573056"/>
    <w:rsid w:val="005739E2"/>
    <w:rsid w:val="00575C0B"/>
    <w:rsid w:val="00577A8F"/>
    <w:rsid w:val="00583749"/>
    <w:rsid w:val="00583FDF"/>
    <w:rsid w:val="00585D27"/>
    <w:rsid w:val="005868F9"/>
    <w:rsid w:val="005872BC"/>
    <w:rsid w:val="00590ED9"/>
    <w:rsid w:val="005919AC"/>
    <w:rsid w:val="005920AF"/>
    <w:rsid w:val="00592BB4"/>
    <w:rsid w:val="005933A4"/>
    <w:rsid w:val="00593622"/>
    <w:rsid w:val="00594065"/>
    <w:rsid w:val="00594E2E"/>
    <w:rsid w:val="0059509B"/>
    <w:rsid w:val="005951FC"/>
    <w:rsid w:val="00595451"/>
    <w:rsid w:val="00595837"/>
    <w:rsid w:val="00595A9A"/>
    <w:rsid w:val="00595B19"/>
    <w:rsid w:val="0059678C"/>
    <w:rsid w:val="005971D9"/>
    <w:rsid w:val="0059727E"/>
    <w:rsid w:val="00597393"/>
    <w:rsid w:val="005973F2"/>
    <w:rsid w:val="00597F82"/>
    <w:rsid w:val="005A0CC6"/>
    <w:rsid w:val="005A0EC8"/>
    <w:rsid w:val="005A1985"/>
    <w:rsid w:val="005A1E1C"/>
    <w:rsid w:val="005A2CE6"/>
    <w:rsid w:val="005A339A"/>
    <w:rsid w:val="005A36AF"/>
    <w:rsid w:val="005A36DE"/>
    <w:rsid w:val="005A3830"/>
    <w:rsid w:val="005A493C"/>
    <w:rsid w:val="005A5F8C"/>
    <w:rsid w:val="005A682A"/>
    <w:rsid w:val="005A7000"/>
    <w:rsid w:val="005A789D"/>
    <w:rsid w:val="005A7DD7"/>
    <w:rsid w:val="005B0A09"/>
    <w:rsid w:val="005B1192"/>
    <w:rsid w:val="005B284E"/>
    <w:rsid w:val="005B31B5"/>
    <w:rsid w:val="005B48C8"/>
    <w:rsid w:val="005B4DCD"/>
    <w:rsid w:val="005B5147"/>
    <w:rsid w:val="005B51DB"/>
    <w:rsid w:val="005B5246"/>
    <w:rsid w:val="005B53EA"/>
    <w:rsid w:val="005B5805"/>
    <w:rsid w:val="005B6F19"/>
    <w:rsid w:val="005B712A"/>
    <w:rsid w:val="005B7B8D"/>
    <w:rsid w:val="005C0557"/>
    <w:rsid w:val="005C0637"/>
    <w:rsid w:val="005C0879"/>
    <w:rsid w:val="005C0F24"/>
    <w:rsid w:val="005C2144"/>
    <w:rsid w:val="005C29C7"/>
    <w:rsid w:val="005C35AC"/>
    <w:rsid w:val="005C67D6"/>
    <w:rsid w:val="005C7A3A"/>
    <w:rsid w:val="005D0877"/>
    <w:rsid w:val="005D1329"/>
    <w:rsid w:val="005D145F"/>
    <w:rsid w:val="005D36CA"/>
    <w:rsid w:val="005D3933"/>
    <w:rsid w:val="005D3EB2"/>
    <w:rsid w:val="005D53A3"/>
    <w:rsid w:val="005D596E"/>
    <w:rsid w:val="005D5E78"/>
    <w:rsid w:val="005D5EE1"/>
    <w:rsid w:val="005D63D1"/>
    <w:rsid w:val="005D7174"/>
    <w:rsid w:val="005D791D"/>
    <w:rsid w:val="005D7CD1"/>
    <w:rsid w:val="005D7F87"/>
    <w:rsid w:val="005E14F2"/>
    <w:rsid w:val="005E1516"/>
    <w:rsid w:val="005E1664"/>
    <w:rsid w:val="005E1AD3"/>
    <w:rsid w:val="005E1CEF"/>
    <w:rsid w:val="005E3474"/>
    <w:rsid w:val="005E361C"/>
    <w:rsid w:val="005E3CE4"/>
    <w:rsid w:val="005E5BC1"/>
    <w:rsid w:val="005E6944"/>
    <w:rsid w:val="005E6E6B"/>
    <w:rsid w:val="005E7D0A"/>
    <w:rsid w:val="005F0C54"/>
    <w:rsid w:val="005F0EAE"/>
    <w:rsid w:val="005F1877"/>
    <w:rsid w:val="005F23DA"/>
    <w:rsid w:val="005F3174"/>
    <w:rsid w:val="005F39AC"/>
    <w:rsid w:val="005F4672"/>
    <w:rsid w:val="005F4D52"/>
    <w:rsid w:val="005F5FA0"/>
    <w:rsid w:val="005F62DA"/>
    <w:rsid w:val="005F6491"/>
    <w:rsid w:val="005F7CBA"/>
    <w:rsid w:val="00600599"/>
    <w:rsid w:val="00600D54"/>
    <w:rsid w:val="006018F8"/>
    <w:rsid w:val="00601E77"/>
    <w:rsid w:val="006023B8"/>
    <w:rsid w:val="0060473F"/>
    <w:rsid w:val="00604FB2"/>
    <w:rsid w:val="006053E8"/>
    <w:rsid w:val="00606A8A"/>
    <w:rsid w:val="0060743E"/>
    <w:rsid w:val="00611779"/>
    <w:rsid w:val="00613226"/>
    <w:rsid w:val="0061455D"/>
    <w:rsid w:val="0061528F"/>
    <w:rsid w:val="0061563B"/>
    <w:rsid w:val="00616513"/>
    <w:rsid w:val="0061655D"/>
    <w:rsid w:val="00616AE8"/>
    <w:rsid w:val="00616D35"/>
    <w:rsid w:val="00616E38"/>
    <w:rsid w:val="006200DC"/>
    <w:rsid w:val="0062376B"/>
    <w:rsid w:val="0062500D"/>
    <w:rsid w:val="00625B73"/>
    <w:rsid w:val="00625D7C"/>
    <w:rsid w:val="0062630B"/>
    <w:rsid w:val="0062723D"/>
    <w:rsid w:val="0063064A"/>
    <w:rsid w:val="00631DCF"/>
    <w:rsid w:val="006328DE"/>
    <w:rsid w:val="00633BEB"/>
    <w:rsid w:val="00634AA3"/>
    <w:rsid w:val="00634AE1"/>
    <w:rsid w:val="00635975"/>
    <w:rsid w:val="00635E1E"/>
    <w:rsid w:val="00636ED4"/>
    <w:rsid w:val="00637083"/>
    <w:rsid w:val="00637D77"/>
    <w:rsid w:val="00637E8B"/>
    <w:rsid w:val="00640065"/>
    <w:rsid w:val="00641192"/>
    <w:rsid w:val="006421D0"/>
    <w:rsid w:val="00642A7B"/>
    <w:rsid w:val="006430EB"/>
    <w:rsid w:val="0064540D"/>
    <w:rsid w:val="00646012"/>
    <w:rsid w:val="00650869"/>
    <w:rsid w:val="006509A3"/>
    <w:rsid w:val="00651D09"/>
    <w:rsid w:val="00652033"/>
    <w:rsid w:val="00652281"/>
    <w:rsid w:val="006526EC"/>
    <w:rsid w:val="006531F2"/>
    <w:rsid w:val="006534E1"/>
    <w:rsid w:val="006535F2"/>
    <w:rsid w:val="00653858"/>
    <w:rsid w:val="0065398B"/>
    <w:rsid w:val="00653A1C"/>
    <w:rsid w:val="00653DCE"/>
    <w:rsid w:val="00654A01"/>
    <w:rsid w:val="00654A7B"/>
    <w:rsid w:val="00656083"/>
    <w:rsid w:val="00660445"/>
    <w:rsid w:val="00660FF9"/>
    <w:rsid w:val="00662676"/>
    <w:rsid w:val="0066277B"/>
    <w:rsid w:val="006638BF"/>
    <w:rsid w:val="00664BCC"/>
    <w:rsid w:val="006652DB"/>
    <w:rsid w:val="00665C7E"/>
    <w:rsid w:val="00665D32"/>
    <w:rsid w:val="00665FC2"/>
    <w:rsid w:val="00666AE3"/>
    <w:rsid w:val="00666C37"/>
    <w:rsid w:val="00666F48"/>
    <w:rsid w:val="0067043C"/>
    <w:rsid w:val="006711CE"/>
    <w:rsid w:val="00671506"/>
    <w:rsid w:val="0067208B"/>
    <w:rsid w:val="006727A5"/>
    <w:rsid w:val="00673162"/>
    <w:rsid w:val="00673527"/>
    <w:rsid w:val="00674299"/>
    <w:rsid w:val="006747DB"/>
    <w:rsid w:val="00674A6A"/>
    <w:rsid w:val="00674BB5"/>
    <w:rsid w:val="006750B2"/>
    <w:rsid w:val="0067600F"/>
    <w:rsid w:val="00676797"/>
    <w:rsid w:val="006767C8"/>
    <w:rsid w:val="00676DF2"/>
    <w:rsid w:val="00681818"/>
    <w:rsid w:val="00681A12"/>
    <w:rsid w:val="006820A0"/>
    <w:rsid w:val="00684DD2"/>
    <w:rsid w:val="00684F82"/>
    <w:rsid w:val="00687411"/>
    <w:rsid w:val="0069005A"/>
    <w:rsid w:val="00690359"/>
    <w:rsid w:val="006914E7"/>
    <w:rsid w:val="00691B52"/>
    <w:rsid w:val="00692D50"/>
    <w:rsid w:val="00693693"/>
    <w:rsid w:val="00693B6E"/>
    <w:rsid w:val="00693CB6"/>
    <w:rsid w:val="006940C6"/>
    <w:rsid w:val="00694F8D"/>
    <w:rsid w:val="00696B21"/>
    <w:rsid w:val="006A00AF"/>
    <w:rsid w:val="006A0B7E"/>
    <w:rsid w:val="006A0D2F"/>
    <w:rsid w:val="006A1823"/>
    <w:rsid w:val="006A1EC8"/>
    <w:rsid w:val="006A1ED4"/>
    <w:rsid w:val="006A366F"/>
    <w:rsid w:val="006A3728"/>
    <w:rsid w:val="006A3EDD"/>
    <w:rsid w:val="006A436A"/>
    <w:rsid w:val="006A47E3"/>
    <w:rsid w:val="006A4E33"/>
    <w:rsid w:val="006A524E"/>
    <w:rsid w:val="006A58EE"/>
    <w:rsid w:val="006A6A41"/>
    <w:rsid w:val="006A6BD0"/>
    <w:rsid w:val="006A6C0A"/>
    <w:rsid w:val="006A71EB"/>
    <w:rsid w:val="006A75A9"/>
    <w:rsid w:val="006B020D"/>
    <w:rsid w:val="006B0246"/>
    <w:rsid w:val="006B030B"/>
    <w:rsid w:val="006B0421"/>
    <w:rsid w:val="006B064E"/>
    <w:rsid w:val="006B098B"/>
    <w:rsid w:val="006B1D3D"/>
    <w:rsid w:val="006B2C8D"/>
    <w:rsid w:val="006B2F0B"/>
    <w:rsid w:val="006B369B"/>
    <w:rsid w:val="006B36F0"/>
    <w:rsid w:val="006B3CB1"/>
    <w:rsid w:val="006B4545"/>
    <w:rsid w:val="006B51F5"/>
    <w:rsid w:val="006B545D"/>
    <w:rsid w:val="006B551F"/>
    <w:rsid w:val="006B6EF3"/>
    <w:rsid w:val="006B6F62"/>
    <w:rsid w:val="006B73C8"/>
    <w:rsid w:val="006B7448"/>
    <w:rsid w:val="006B7A99"/>
    <w:rsid w:val="006C1CFE"/>
    <w:rsid w:val="006C3B3A"/>
    <w:rsid w:val="006C44BB"/>
    <w:rsid w:val="006C4628"/>
    <w:rsid w:val="006C48F2"/>
    <w:rsid w:val="006C4CC7"/>
    <w:rsid w:val="006C5CD0"/>
    <w:rsid w:val="006C6727"/>
    <w:rsid w:val="006C6A4A"/>
    <w:rsid w:val="006C6F7C"/>
    <w:rsid w:val="006C786C"/>
    <w:rsid w:val="006D07B8"/>
    <w:rsid w:val="006D09A9"/>
    <w:rsid w:val="006D0D63"/>
    <w:rsid w:val="006D33B1"/>
    <w:rsid w:val="006D363F"/>
    <w:rsid w:val="006D3A1F"/>
    <w:rsid w:val="006D65D1"/>
    <w:rsid w:val="006E0749"/>
    <w:rsid w:val="006E49C9"/>
    <w:rsid w:val="006E5E83"/>
    <w:rsid w:val="006E7627"/>
    <w:rsid w:val="006E7869"/>
    <w:rsid w:val="006F0DB1"/>
    <w:rsid w:val="006F280B"/>
    <w:rsid w:val="006F3402"/>
    <w:rsid w:val="006F3F12"/>
    <w:rsid w:val="006F5457"/>
    <w:rsid w:val="006F61E1"/>
    <w:rsid w:val="006F7AE4"/>
    <w:rsid w:val="007000D5"/>
    <w:rsid w:val="00700BE9"/>
    <w:rsid w:val="00701E3A"/>
    <w:rsid w:val="0070255F"/>
    <w:rsid w:val="007030A4"/>
    <w:rsid w:val="00703355"/>
    <w:rsid w:val="00703A2A"/>
    <w:rsid w:val="00705633"/>
    <w:rsid w:val="0070609A"/>
    <w:rsid w:val="0070682D"/>
    <w:rsid w:val="007125FA"/>
    <w:rsid w:val="00712A21"/>
    <w:rsid w:val="00713FF4"/>
    <w:rsid w:val="00716902"/>
    <w:rsid w:val="00717861"/>
    <w:rsid w:val="00717FFD"/>
    <w:rsid w:val="007212B9"/>
    <w:rsid w:val="00721523"/>
    <w:rsid w:val="00722772"/>
    <w:rsid w:val="0072507D"/>
    <w:rsid w:val="00726ADB"/>
    <w:rsid w:val="00727B2D"/>
    <w:rsid w:val="00727CE8"/>
    <w:rsid w:val="00727DF6"/>
    <w:rsid w:val="007300FF"/>
    <w:rsid w:val="00730972"/>
    <w:rsid w:val="00731BAD"/>
    <w:rsid w:val="00731EAB"/>
    <w:rsid w:val="00732B47"/>
    <w:rsid w:val="00732B52"/>
    <w:rsid w:val="0073375C"/>
    <w:rsid w:val="007339C6"/>
    <w:rsid w:val="00734681"/>
    <w:rsid w:val="00735174"/>
    <w:rsid w:val="00735626"/>
    <w:rsid w:val="00735676"/>
    <w:rsid w:val="007377F8"/>
    <w:rsid w:val="00737BE1"/>
    <w:rsid w:val="00737E47"/>
    <w:rsid w:val="007405C9"/>
    <w:rsid w:val="0074114F"/>
    <w:rsid w:val="0074116D"/>
    <w:rsid w:val="00741275"/>
    <w:rsid w:val="00742E23"/>
    <w:rsid w:val="00742FEF"/>
    <w:rsid w:val="00743210"/>
    <w:rsid w:val="0074354C"/>
    <w:rsid w:val="007439C1"/>
    <w:rsid w:val="007439F9"/>
    <w:rsid w:val="00744F8E"/>
    <w:rsid w:val="00744FE2"/>
    <w:rsid w:val="0074673E"/>
    <w:rsid w:val="007468DC"/>
    <w:rsid w:val="007471F0"/>
    <w:rsid w:val="00750ECF"/>
    <w:rsid w:val="007511C2"/>
    <w:rsid w:val="0075190D"/>
    <w:rsid w:val="007523C7"/>
    <w:rsid w:val="0075275F"/>
    <w:rsid w:val="007539AE"/>
    <w:rsid w:val="00753BC7"/>
    <w:rsid w:val="00753E41"/>
    <w:rsid w:val="00754B61"/>
    <w:rsid w:val="00754F35"/>
    <w:rsid w:val="00756A55"/>
    <w:rsid w:val="00756F89"/>
    <w:rsid w:val="007606B3"/>
    <w:rsid w:val="00762494"/>
    <w:rsid w:val="0076258D"/>
    <w:rsid w:val="0076349F"/>
    <w:rsid w:val="0076435F"/>
    <w:rsid w:val="00764582"/>
    <w:rsid w:val="007645F6"/>
    <w:rsid w:val="00764DD9"/>
    <w:rsid w:val="00764F83"/>
    <w:rsid w:val="007662FF"/>
    <w:rsid w:val="0076641C"/>
    <w:rsid w:val="0076651E"/>
    <w:rsid w:val="00767022"/>
    <w:rsid w:val="0076750D"/>
    <w:rsid w:val="007678B3"/>
    <w:rsid w:val="00770415"/>
    <w:rsid w:val="007704D4"/>
    <w:rsid w:val="00772339"/>
    <w:rsid w:val="00772AFD"/>
    <w:rsid w:val="007740CE"/>
    <w:rsid w:val="00774419"/>
    <w:rsid w:val="007744DC"/>
    <w:rsid w:val="0077527F"/>
    <w:rsid w:val="00775462"/>
    <w:rsid w:val="00775DC7"/>
    <w:rsid w:val="00777B84"/>
    <w:rsid w:val="007812C1"/>
    <w:rsid w:val="00781378"/>
    <w:rsid w:val="007820B3"/>
    <w:rsid w:val="00782400"/>
    <w:rsid w:val="00782FE7"/>
    <w:rsid w:val="00783BB4"/>
    <w:rsid w:val="00783C87"/>
    <w:rsid w:val="00784251"/>
    <w:rsid w:val="007843BB"/>
    <w:rsid w:val="007845D3"/>
    <w:rsid w:val="00784F45"/>
    <w:rsid w:val="00785247"/>
    <w:rsid w:val="0078529D"/>
    <w:rsid w:val="00785311"/>
    <w:rsid w:val="00785992"/>
    <w:rsid w:val="00786599"/>
    <w:rsid w:val="007876D7"/>
    <w:rsid w:val="00787E3E"/>
    <w:rsid w:val="00790A53"/>
    <w:rsid w:val="0079144F"/>
    <w:rsid w:val="00794A45"/>
    <w:rsid w:val="00794DBA"/>
    <w:rsid w:val="00795A4F"/>
    <w:rsid w:val="00797358"/>
    <w:rsid w:val="007A06CC"/>
    <w:rsid w:val="007A201F"/>
    <w:rsid w:val="007A2494"/>
    <w:rsid w:val="007A2ABB"/>
    <w:rsid w:val="007A4FD6"/>
    <w:rsid w:val="007A54B6"/>
    <w:rsid w:val="007A5F78"/>
    <w:rsid w:val="007A61DC"/>
    <w:rsid w:val="007A78CC"/>
    <w:rsid w:val="007A7DDD"/>
    <w:rsid w:val="007B03AA"/>
    <w:rsid w:val="007B2BB8"/>
    <w:rsid w:val="007B3F68"/>
    <w:rsid w:val="007B4A30"/>
    <w:rsid w:val="007B4EAA"/>
    <w:rsid w:val="007B628C"/>
    <w:rsid w:val="007B7EF4"/>
    <w:rsid w:val="007C03F9"/>
    <w:rsid w:val="007C1718"/>
    <w:rsid w:val="007C19DA"/>
    <w:rsid w:val="007C1F08"/>
    <w:rsid w:val="007C3561"/>
    <w:rsid w:val="007C3900"/>
    <w:rsid w:val="007C4A99"/>
    <w:rsid w:val="007C5604"/>
    <w:rsid w:val="007C5D31"/>
    <w:rsid w:val="007C6B1C"/>
    <w:rsid w:val="007C6FBD"/>
    <w:rsid w:val="007C7571"/>
    <w:rsid w:val="007D04DF"/>
    <w:rsid w:val="007D1EB1"/>
    <w:rsid w:val="007D260A"/>
    <w:rsid w:val="007D2814"/>
    <w:rsid w:val="007D389B"/>
    <w:rsid w:val="007D4556"/>
    <w:rsid w:val="007D6501"/>
    <w:rsid w:val="007D660A"/>
    <w:rsid w:val="007D7054"/>
    <w:rsid w:val="007E04DB"/>
    <w:rsid w:val="007E0947"/>
    <w:rsid w:val="007E09B8"/>
    <w:rsid w:val="007E127D"/>
    <w:rsid w:val="007E1C20"/>
    <w:rsid w:val="007E3713"/>
    <w:rsid w:val="007E4D87"/>
    <w:rsid w:val="007E5A80"/>
    <w:rsid w:val="007E5C1D"/>
    <w:rsid w:val="007E5F02"/>
    <w:rsid w:val="007E6118"/>
    <w:rsid w:val="007E6368"/>
    <w:rsid w:val="007E6CD1"/>
    <w:rsid w:val="007E77AB"/>
    <w:rsid w:val="007E7DDE"/>
    <w:rsid w:val="007F0402"/>
    <w:rsid w:val="007F2459"/>
    <w:rsid w:val="007F33B3"/>
    <w:rsid w:val="007F46BD"/>
    <w:rsid w:val="007F4D5E"/>
    <w:rsid w:val="008000D9"/>
    <w:rsid w:val="008009AB"/>
    <w:rsid w:val="00800D12"/>
    <w:rsid w:val="0080169F"/>
    <w:rsid w:val="0080243D"/>
    <w:rsid w:val="0080362E"/>
    <w:rsid w:val="008040A7"/>
    <w:rsid w:val="0080512B"/>
    <w:rsid w:val="00805BC8"/>
    <w:rsid w:val="00805FE5"/>
    <w:rsid w:val="0080623C"/>
    <w:rsid w:val="00806CD0"/>
    <w:rsid w:val="008072FA"/>
    <w:rsid w:val="00810454"/>
    <w:rsid w:val="00810BBD"/>
    <w:rsid w:val="008119FE"/>
    <w:rsid w:val="00811FF8"/>
    <w:rsid w:val="008124F4"/>
    <w:rsid w:val="0081405A"/>
    <w:rsid w:val="0081447A"/>
    <w:rsid w:val="00816662"/>
    <w:rsid w:val="00820A1F"/>
    <w:rsid w:val="00820EF4"/>
    <w:rsid w:val="008217BB"/>
    <w:rsid w:val="00821BAD"/>
    <w:rsid w:val="00822118"/>
    <w:rsid w:val="008227A6"/>
    <w:rsid w:val="008231D5"/>
    <w:rsid w:val="00823E64"/>
    <w:rsid w:val="00823EA6"/>
    <w:rsid w:val="0082419E"/>
    <w:rsid w:val="00824246"/>
    <w:rsid w:val="00824D57"/>
    <w:rsid w:val="008251B3"/>
    <w:rsid w:val="008253A0"/>
    <w:rsid w:val="008255C1"/>
    <w:rsid w:val="00825E82"/>
    <w:rsid w:val="0082647D"/>
    <w:rsid w:val="00826483"/>
    <w:rsid w:val="00826AC0"/>
    <w:rsid w:val="0082779C"/>
    <w:rsid w:val="0082783F"/>
    <w:rsid w:val="00830178"/>
    <w:rsid w:val="008303DF"/>
    <w:rsid w:val="0083113C"/>
    <w:rsid w:val="00831636"/>
    <w:rsid w:val="008319E3"/>
    <w:rsid w:val="008329E6"/>
    <w:rsid w:val="00832B1E"/>
    <w:rsid w:val="00833146"/>
    <w:rsid w:val="008334DD"/>
    <w:rsid w:val="008336D8"/>
    <w:rsid w:val="00833F61"/>
    <w:rsid w:val="008340AA"/>
    <w:rsid w:val="00834740"/>
    <w:rsid w:val="00836521"/>
    <w:rsid w:val="00836EA2"/>
    <w:rsid w:val="0084007B"/>
    <w:rsid w:val="00840FE3"/>
    <w:rsid w:val="00841DEB"/>
    <w:rsid w:val="0084217C"/>
    <w:rsid w:val="008436B6"/>
    <w:rsid w:val="00843777"/>
    <w:rsid w:val="00844B7C"/>
    <w:rsid w:val="00844FD8"/>
    <w:rsid w:val="00846107"/>
    <w:rsid w:val="00846254"/>
    <w:rsid w:val="00846E25"/>
    <w:rsid w:val="00850E93"/>
    <w:rsid w:val="008511ED"/>
    <w:rsid w:val="00851E5F"/>
    <w:rsid w:val="00852F34"/>
    <w:rsid w:val="00853846"/>
    <w:rsid w:val="00853F9F"/>
    <w:rsid w:val="00854C8F"/>
    <w:rsid w:val="0085559F"/>
    <w:rsid w:val="00855907"/>
    <w:rsid w:val="00856043"/>
    <w:rsid w:val="008562EA"/>
    <w:rsid w:val="00856885"/>
    <w:rsid w:val="008630B9"/>
    <w:rsid w:val="008634B4"/>
    <w:rsid w:val="00863881"/>
    <w:rsid w:val="00864C4B"/>
    <w:rsid w:val="00864F26"/>
    <w:rsid w:val="00865811"/>
    <w:rsid w:val="0086597F"/>
    <w:rsid w:val="008661E2"/>
    <w:rsid w:val="00866327"/>
    <w:rsid w:val="00866E3A"/>
    <w:rsid w:val="00867956"/>
    <w:rsid w:val="00867CB3"/>
    <w:rsid w:val="0087023B"/>
    <w:rsid w:val="00870D79"/>
    <w:rsid w:val="0087126D"/>
    <w:rsid w:val="00871F58"/>
    <w:rsid w:val="0087203B"/>
    <w:rsid w:val="008733D7"/>
    <w:rsid w:val="00873A08"/>
    <w:rsid w:val="00874319"/>
    <w:rsid w:val="00874519"/>
    <w:rsid w:val="008756CD"/>
    <w:rsid w:val="00875713"/>
    <w:rsid w:val="00876AED"/>
    <w:rsid w:val="00877CA0"/>
    <w:rsid w:val="00877D6F"/>
    <w:rsid w:val="0088007B"/>
    <w:rsid w:val="008805E5"/>
    <w:rsid w:val="008816F9"/>
    <w:rsid w:val="00882CF5"/>
    <w:rsid w:val="00882E0B"/>
    <w:rsid w:val="00884A17"/>
    <w:rsid w:val="00885924"/>
    <w:rsid w:val="00885F0D"/>
    <w:rsid w:val="00885FB7"/>
    <w:rsid w:val="00886120"/>
    <w:rsid w:val="00886FBF"/>
    <w:rsid w:val="00887532"/>
    <w:rsid w:val="008877DC"/>
    <w:rsid w:val="008905B8"/>
    <w:rsid w:val="008909E0"/>
    <w:rsid w:val="00891382"/>
    <w:rsid w:val="00891394"/>
    <w:rsid w:val="00893466"/>
    <w:rsid w:val="008961CF"/>
    <w:rsid w:val="00897ED1"/>
    <w:rsid w:val="00897FF6"/>
    <w:rsid w:val="008A1A44"/>
    <w:rsid w:val="008A292D"/>
    <w:rsid w:val="008A38E4"/>
    <w:rsid w:val="008A4E50"/>
    <w:rsid w:val="008A70B3"/>
    <w:rsid w:val="008A75B9"/>
    <w:rsid w:val="008A7E57"/>
    <w:rsid w:val="008B08F6"/>
    <w:rsid w:val="008B1A4E"/>
    <w:rsid w:val="008B2DBA"/>
    <w:rsid w:val="008B38A5"/>
    <w:rsid w:val="008B47DE"/>
    <w:rsid w:val="008B5403"/>
    <w:rsid w:val="008B5B4A"/>
    <w:rsid w:val="008B778D"/>
    <w:rsid w:val="008B7A63"/>
    <w:rsid w:val="008C124D"/>
    <w:rsid w:val="008C1572"/>
    <w:rsid w:val="008C1A91"/>
    <w:rsid w:val="008C2DB1"/>
    <w:rsid w:val="008C314A"/>
    <w:rsid w:val="008C5107"/>
    <w:rsid w:val="008C5EF5"/>
    <w:rsid w:val="008C626A"/>
    <w:rsid w:val="008C774B"/>
    <w:rsid w:val="008C7B76"/>
    <w:rsid w:val="008C7BC6"/>
    <w:rsid w:val="008D0BCF"/>
    <w:rsid w:val="008D1892"/>
    <w:rsid w:val="008D1C9D"/>
    <w:rsid w:val="008D1F8A"/>
    <w:rsid w:val="008D26C2"/>
    <w:rsid w:val="008D2A73"/>
    <w:rsid w:val="008D43D0"/>
    <w:rsid w:val="008D4786"/>
    <w:rsid w:val="008D5C81"/>
    <w:rsid w:val="008D5F80"/>
    <w:rsid w:val="008D62F6"/>
    <w:rsid w:val="008D70A6"/>
    <w:rsid w:val="008D7396"/>
    <w:rsid w:val="008D793C"/>
    <w:rsid w:val="008E03CE"/>
    <w:rsid w:val="008E1FE6"/>
    <w:rsid w:val="008E223E"/>
    <w:rsid w:val="008E22B1"/>
    <w:rsid w:val="008E2CBC"/>
    <w:rsid w:val="008E3FEE"/>
    <w:rsid w:val="008E6464"/>
    <w:rsid w:val="008E6864"/>
    <w:rsid w:val="008E69CE"/>
    <w:rsid w:val="008E6C3D"/>
    <w:rsid w:val="008E7E64"/>
    <w:rsid w:val="008F1697"/>
    <w:rsid w:val="008F1E49"/>
    <w:rsid w:val="008F38B1"/>
    <w:rsid w:val="008F38FA"/>
    <w:rsid w:val="008F4B67"/>
    <w:rsid w:val="008F4CB3"/>
    <w:rsid w:val="008F4D68"/>
    <w:rsid w:val="008F4F6C"/>
    <w:rsid w:val="008F5E74"/>
    <w:rsid w:val="008F5F8F"/>
    <w:rsid w:val="008F7BE4"/>
    <w:rsid w:val="00900174"/>
    <w:rsid w:val="0090195B"/>
    <w:rsid w:val="0090296A"/>
    <w:rsid w:val="00903897"/>
    <w:rsid w:val="0090473C"/>
    <w:rsid w:val="00906A55"/>
    <w:rsid w:val="00910072"/>
    <w:rsid w:val="00911C12"/>
    <w:rsid w:val="009128C9"/>
    <w:rsid w:val="009129BE"/>
    <w:rsid w:val="00912C49"/>
    <w:rsid w:val="00913826"/>
    <w:rsid w:val="00913F72"/>
    <w:rsid w:val="009145AE"/>
    <w:rsid w:val="00915D66"/>
    <w:rsid w:val="009166FE"/>
    <w:rsid w:val="00916B4D"/>
    <w:rsid w:val="00917368"/>
    <w:rsid w:val="009173BB"/>
    <w:rsid w:val="0092039D"/>
    <w:rsid w:val="00920C70"/>
    <w:rsid w:val="00921D17"/>
    <w:rsid w:val="009220EB"/>
    <w:rsid w:val="0092341C"/>
    <w:rsid w:val="00923455"/>
    <w:rsid w:val="009237CB"/>
    <w:rsid w:val="00924AED"/>
    <w:rsid w:val="00924C71"/>
    <w:rsid w:val="00925117"/>
    <w:rsid w:val="009256B0"/>
    <w:rsid w:val="009263DB"/>
    <w:rsid w:val="009302FD"/>
    <w:rsid w:val="00930847"/>
    <w:rsid w:val="009309C0"/>
    <w:rsid w:val="009312EA"/>
    <w:rsid w:val="00931F38"/>
    <w:rsid w:val="009320DF"/>
    <w:rsid w:val="00932B72"/>
    <w:rsid w:val="00932C59"/>
    <w:rsid w:val="00932DF4"/>
    <w:rsid w:val="0093370D"/>
    <w:rsid w:val="00934AAF"/>
    <w:rsid w:val="00937399"/>
    <w:rsid w:val="0094244C"/>
    <w:rsid w:val="009428A3"/>
    <w:rsid w:val="0094373A"/>
    <w:rsid w:val="00943768"/>
    <w:rsid w:val="00943A1D"/>
    <w:rsid w:val="009441E6"/>
    <w:rsid w:val="00945752"/>
    <w:rsid w:val="00945940"/>
    <w:rsid w:val="00946C76"/>
    <w:rsid w:val="009479B2"/>
    <w:rsid w:val="00947A4B"/>
    <w:rsid w:val="009505C4"/>
    <w:rsid w:val="009507BF"/>
    <w:rsid w:val="00950CEB"/>
    <w:rsid w:val="009515F2"/>
    <w:rsid w:val="00951879"/>
    <w:rsid w:val="00951A0D"/>
    <w:rsid w:val="009527F5"/>
    <w:rsid w:val="00952912"/>
    <w:rsid w:val="0095332B"/>
    <w:rsid w:val="009546BC"/>
    <w:rsid w:val="00955354"/>
    <w:rsid w:val="009558AC"/>
    <w:rsid w:val="009562E6"/>
    <w:rsid w:val="009572B1"/>
    <w:rsid w:val="009573C7"/>
    <w:rsid w:val="00957477"/>
    <w:rsid w:val="00957AD1"/>
    <w:rsid w:val="00957DB9"/>
    <w:rsid w:val="00960627"/>
    <w:rsid w:val="00961994"/>
    <w:rsid w:val="00963C74"/>
    <w:rsid w:val="0096486F"/>
    <w:rsid w:val="0096494E"/>
    <w:rsid w:val="0096548B"/>
    <w:rsid w:val="0096671D"/>
    <w:rsid w:val="009667D7"/>
    <w:rsid w:val="00966857"/>
    <w:rsid w:val="00972F3C"/>
    <w:rsid w:val="00974C0C"/>
    <w:rsid w:val="00974E0D"/>
    <w:rsid w:val="00975551"/>
    <w:rsid w:val="00975562"/>
    <w:rsid w:val="00975FFC"/>
    <w:rsid w:val="00977117"/>
    <w:rsid w:val="009778A3"/>
    <w:rsid w:val="00980B5A"/>
    <w:rsid w:val="0098181B"/>
    <w:rsid w:val="009819B1"/>
    <w:rsid w:val="00981CCC"/>
    <w:rsid w:val="0098230C"/>
    <w:rsid w:val="0098354B"/>
    <w:rsid w:val="009839F6"/>
    <w:rsid w:val="00983B1C"/>
    <w:rsid w:val="009840AC"/>
    <w:rsid w:val="00984334"/>
    <w:rsid w:val="009848C5"/>
    <w:rsid w:val="00984ACA"/>
    <w:rsid w:val="00985117"/>
    <w:rsid w:val="00985303"/>
    <w:rsid w:val="009853FC"/>
    <w:rsid w:val="0098611F"/>
    <w:rsid w:val="00986B9F"/>
    <w:rsid w:val="00986D7B"/>
    <w:rsid w:val="00987029"/>
    <w:rsid w:val="0098714B"/>
    <w:rsid w:val="00987AE6"/>
    <w:rsid w:val="00992735"/>
    <w:rsid w:val="0099274F"/>
    <w:rsid w:val="00992B78"/>
    <w:rsid w:val="00993039"/>
    <w:rsid w:val="009936EF"/>
    <w:rsid w:val="0099572F"/>
    <w:rsid w:val="00996534"/>
    <w:rsid w:val="00997F9C"/>
    <w:rsid w:val="009A0BAD"/>
    <w:rsid w:val="009A3F70"/>
    <w:rsid w:val="009A47EB"/>
    <w:rsid w:val="009A4AC3"/>
    <w:rsid w:val="009A5652"/>
    <w:rsid w:val="009A5E4D"/>
    <w:rsid w:val="009A7E1B"/>
    <w:rsid w:val="009B0E32"/>
    <w:rsid w:val="009B0EAB"/>
    <w:rsid w:val="009B25B3"/>
    <w:rsid w:val="009B25BF"/>
    <w:rsid w:val="009B363B"/>
    <w:rsid w:val="009B51E3"/>
    <w:rsid w:val="009B5379"/>
    <w:rsid w:val="009B581D"/>
    <w:rsid w:val="009B5C01"/>
    <w:rsid w:val="009B635F"/>
    <w:rsid w:val="009B6998"/>
    <w:rsid w:val="009B6D63"/>
    <w:rsid w:val="009B6EC1"/>
    <w:rsid w:val="009B7A0C"/>
    <w:rsid w:val="009B7B29"/>
    <w:rsid w:val="009C078F"/>
    <w:rsid w:val="009C0ED9"/>
    <w:rsid w:val="009C142C"/>
    <w:rsid w:val="009C168E"/>
    <w:rsid w:val="009C1B1E"/>
    <w:rsid w:val="009C600C"/>
    <w:rsid w:val="009C729A"/>
    <w:rsid w:val="009C7585"/>
    <w:rsid w:val="009D107E"/>
    <w:rsid w:val="009D3214"/>
    <w:rsid w:val="009D4DA9"/>
    <w:rsid w:val="009D5131"/>
    <w:rsid w:val="009D5E9B"/>
    <w:rsid w:val="009D69B8"/>
    <w:rsid w:val="009D6A03"/>
    <w:rsid w:val="009D6C86"/>
    <w:rsid w:val="009D74E5"/>
    <w:rsid w:val="009D7694"/>
    <w:rsid w:val="009D770D"/>
    <w:rsid w:val="009D7F50"/>
    <w:rsid w:val="009E08BA"/>
    <w:rsid w:val="009E1452"/>
    <w:rsid w:val="009E1513"/>
    <w:rsid w:val="009E189A"/>
    <w:rsid w:val="009E1B81"/>
    <w:rsid w:val="009E2AA0"/>
    <w:rsid w:val="009E2BC4"/>
    <w:rsid w:val="009E2CF5"/>
    <w:rsid w:val="009E3A93"/>
    <w:rsid w:val="009E3C5A"/>
    <w:rsid w:val="009E592D"/>
    <w:rsid w:val="009E647D"/>
    <w:rsid w:val="009E6944"/>
    <w:rsid w:val="009E6BE6"/>
    <w:rsid w:val="009E79EC"/>
    <w:rsid w:val="009E7B00"/>
    <w:rsid w:val="009E7EFF"/>
    <w:rsid w:val="009F01F0"/>
    <w:rsid w:val="009F0238"/>
    <w:rsid w:val="009F1683"/>
    <w:rsid w:val="009F18C4"/>
    <w:rsid w:val="009F19AD"/>
    <w:rsid w:val="009F29C7"/>
    <w:rsid w:val="009F2A37"/>
    <w:rsid w:val="009F3BC5"/>
    <w:rsid w:val="009F3E59"/>
    <w:rsid w:val="009F4021"/>
    <w:rsid w:val="009F44C5"/>
    <w:rsid w:val="009F4AE2"/>
    <w:rsid w:val="009F4CA7"/>
    <w:rsid w:val="009F4DAA"/>
    <w:rsid w:val="009F4F30"/>
    <w:rsid w:val="009F5825"/>
    <w:rsid w:val="009F58C3"/>
    <w:rsid w:val="009F5A9A"/>
    <w:rsid w:val="009F65A1"/>
    <w:rsid w:val="009F6993"/>
    <w:rsid w:val="009F70F4"/>
    <w:rsid w:val="009F7320"/>
    <w:rsid w:val="00A018B7"/>
    <w:rsid w:val="00A01968"/>
    <w:rsid w:val="00A01C8A"/>
    <w:rsid w:val="00A0291A"/>
    <w:rsid w:val="00A03F43"/>
    <w:rsid w:val="00A047ED"/>
    <w:rsid w:val="00A04A09"/>
    <w:rsid w:val="00A05C41"/>
    <w:rsid w:val="00A077FA"/>
    <w:rsid w:val="00A1055E"/>
    <w:rsid w:val="00A1058D"/>
    <w:rsid w:val="00A10B2E"/>
    <w:rsid w:val="00A112A0"/>
    <w:rsid w:val="00A11CAF"/>
    <w:rsid w:val="00A11D0A"/>
    <w:rsid w:val="00A12920"/>
    <w:rsid w:val="00A1294E"/>
    <w:rsid w:val="00A12B7D"/>
    <w:rsid w:val="00A12FC7"/>
    <w:rsid w:val="00A1388F"/>
    <w:rsid w:val="00A14AF8"/>
    <w:rsid w:val="00A14B4F"/>
    <w:rsid w:val="00A14C7F"/>
    <w:rsid w:val="00A15E39"/>
    <w:rsid w:val="00A22E97"/>
    <w:rsid w:val="00A2443F"/>
    <w:rsid w:val="00A25E07"/>
    <w:rsid w:val="00A26CFD"/>
    <w:rsid w:val="00A270FD"/>
    <w:rsid w:val="00A30D06"/>
    <w:rsid w:val="00A31D72"/>
    <w:rsid w:val="00A334C2"/>
    <w:rsid w:val="00A33CDB"/>
    <w:rsid w:val="00A33EFB"/>
    <w:rsid w:val="00A3436B"/>
    <w:rsid w:val="00A34F0C"/>
    <w:rsid w:val="00A3549C"/>
    <w:rsid w:val="00A36496"/>
    <w:rsid w:val="00A3686A"/>
    <w:rsid w:val="00A368C0"/>
    <w:rsid w:val="00A37B85"/>
    <w:rsid w:val="00A413F4"/>
    <w:rsid w:val="00A41426"/>
    <w:rsid w:val="00A42170"/>
    <w:rsid w:val="00A42835"/>
    <w:rsid w:val="00A4342C"/>
    <w:rsid w:val="00A445C7"/>
    <w:rsid w:val="00A44D16"/>
    <w:rsid w:val="00A45419"/>
    <w:rsid w:val="00A46096"/>
    <w:rsid w:val="00A462EB"/>
    <w:rsid w:val="00A46814"/>
    <w:rsid w:val="00A46A71"/>
    <w:rsid w:val="00A46BE0"/>
    <w:rsid w:val="00A474D6"/>
    <w:rsid w:val="00A474F5"/>
    <w:rsid w:val="00A47590"/>
    <w:rsid w:val="00A4796B"/>
    <w:rsid w:val="00A5062B"/>
    <w:rsid w:val="00A511D6"/>
    <w:rsid w:val="00A5199C"/>
    <w:rsid w:val="00A52323"/>
    <w:rsid w:val="00A52DBF"/>
    <w:rsid w:val="00A52DF8"/>
    <w:rsid w:val="00A530BB"/>
    <w:rsid w:val="00A53407"/>
    <w:rsid w:val="00A53F06"/>
    <w:rsid w:val="00A546DD"/>
    <w:rsid w:val="00A54DD9"/>
    <w:rsid w:val="00A55F05"/>
    <w:rsid w:val="00A562D4"/>
    <w:rsid w:val="00A577E8"/>
    <w:rsid w:val="00A57B32"/>
    <w:rsid w:val="00A57B7C"/>
    <w:rsid w:val="00A60CA9"/>
    <w:rsid w:val="00A60DAB"/>
    <w:rsid w:val="00A6103D"/>
    <w:rsid w:val="00A61532"/>
    <w:rsid w:val="00A61605"/>
    <w:rsid w:val="00A61BA2"/>
    <w:rsid w:val="00A62C72"/>
    <w:rsid w:val="00A634B3"/>
    <w:rsid w:val="00A63854"/>
    <w:rsid w:val="00A642DA"/>
    <w:rsid w:val="00A64CF5"/>
    <w:rsid w:val="00A65087"/>
    <w:rsid w:val="00A704AA"/>
    <w:rsid w:val="00A70DC8"/>
    <w:rsid w:val="00A71A53"/>
    <w:rsid w:val="00A729D2"/>
    <w:rsid w:val="00A7360F"/>
    <w:rsid w:val="00A751AF"/>
    <w:rsid w:val="00A75EC8"/>
    <w:rsid w:val="00A760F9"/>
    <w:rsid w:val="00A76AF2"/>
    <w:rsid w:val="00A76B0D"/>
    <w:rsid w:val="00A76E4C"/>
    <w:rsid w:val="00A770AA"/>
    <w:rsid w:val="00A7711A"/>
    <w:rsid w:val="00A77DF0"/>
    <w:rsid w:val="00A807EC"/>
    <w:rsid w:val="00A81116"/>
    <w:rsid w:val="00A8147A"/>
    <w:rsid w:val="00A840FB"/>
    <w:rsid w:val="00A85C67"/>
    <w:rsid w:val="00A8603E"/>
    <w:rsid w:val="00A86FB5"/>
    <w:rsid w:val="00A90877"/>
    <w:rsid w:val="00A915B6"/>
    <w:rsid w:val="00A919E8"/>
    <w:rsid w:val="00A91BC5"/>
    <w:rsid w:val="00A93156"/>
    <w:rsid w:val="00A932E3"/>
    <w:rsid w:val="00A94244"/>
    <w:rsid w:val="00A944F1"/>
    <w:rsid w:val="00A95359"/>
    <w:rsid w:val="00A9536B"/>
    <w:rsid w:val="00A96E36"/>
    <w:rsid w:val="00A96F35"/>
    <w:rsid w:val="00A973BB"/>
    <w:rsid w:val="00A978C4"/>
    <w:rsid w:val="00AA159B"/>
    <w:rsid w:val="00AA1A9B"/>
    <w:rsid w:val="00AA201F"/>
    <w:rsid w:val="00AA2CC0"/>
    <w:rsid w:val="00AA37A6"/>
    <w:rsid w:val="00AA4293"/>
    <w:rsid w:val="00AA435A"/>
    <w:rsid w:val="00AA4377"/>
    <w:rsid w:val="00AA4619"/>
    <w:rsid w:val="00AA57E4"/>
    <w:rsid w:val="00AA5BF4"/>
    <w:rsid w:val="00AA670C"/>
    <w:rsid w:val="00AA6D63"/>
    <w:rsid w:val="00AA6F7E"/>
    <w:rsid w:val="00AB0B51"/>
    <w:rsid w:val="00AB24FD"/>
    <w:rsid w:val="00AB2AFC"/>
    <w:rsid w:val="00AB3B3E"/>
    <w:rsid w:val="00AC0683"/>
    <w:rsid w:val="00AC1963"/>
    <w:rsid w:val="00AC2584"/>
    <w:rsid w:val="00AC3637"/>
    <w:rsid w:val="00AC3E34"/>
    <w:rsid w:val="00AC5659"/>
    <w:rsid w:val="00AC598A"/>
    <w:rsid w:val="00AC66D5"/>
    <w:rsid w:val="00AC679D"/>
    <w:rsid w:val="00AC6974"/>
    <w:rsid w:val="00AC7431"/>
    <w:rsid w:val="00AC77D6"/>
    <w:rsid w:val="00AC78EC"/>
    <w:rsid w:val="00AD0026"/>
    <w:rsid w:val="00AD0107"/>
    <w:rsid w:val="00AD011D"/>
    <w:rsid w:val="00AD06B0"/>
    <w:rsid w:val="00AD0713"/>
    <w:rsid w:val="00AD1C2F"/>
    <w:rsid w:val="00AD2D4D"/>
    <w:rsid w:val="00AD5008"/>
    <w:rsid w:val="00AD512A"/>
    <w:rsid w:val="00AD6BEA"/>
    <w:rsid w:val="00AD6E1E"/>
    <w:rsid w:val="00AD6FB2"/>
    <w:rsid w:val="00AE1C09"/>
    <w:rsid w:val="00AE1E5E"/>
    <w:rsid w:val="00AE21D7"/>
    <w:rsid w:val="00AE3238"/>
    <w:rsid w:val="00AE390A"/>
    <w:rsid w:val="00AE4326"/>
    <w:rsid w:val="00AE4BFD"/>
    <w:rsid w:val="00AE4C0A"/>
    <w:rsid w:val="00AE4C32"/>
    <w:rsid w:val="00AE4FA4"/>
    <w:rsid w:val="00AE567F"/>
    <w:rsid w:val="00AE5952"/>
    <w:rsid w:val="00AE5FB8"/>
    <w:rsid w:val="00AE663F"/>
    <w:rsid w:val="00AE6D7B"/>
    <w:rsid w:val="00AE6E09"/>
    <w:rsid w:val="00AE7688"/>
    <w:rsid w:val="00AE7CED"/>
    <w:rsid w:val="00AF0BA5"/>
    <w:rsid w:val="00AF14BE"/>
    <w:rsid w:val="00AF1C5D"/>
    <w:rsid w:val="00AF2240"/>
    <w:rsid w:val="00AF2ACA"/>
    <w:rsid w:val="00AF367C"/>
    <w:rsid w:val="00AF4856"/>
    <w:rsid w:val="00AF684F"/>
    <w:rsid w:val="00AF6D4E"/>
    <w:rsid w:val="00B01A03"/>
    <w:rsid w:val="00B02287"/>
    <w:rsid w:val="00B03398"/>
    <w:rsid w:val="00B03D14"/>
    <w:rsid w:val="00B057E9"/>
    <w:rsid w:val="00B05DA4"/>
    <w:rsid w:val="00B06077"/>
    <w:rsid w:val="00B0762E"/>
    <w:rsid w:val="00B07B33"/>
    <w:rsid w:val="00B07CA8"/>
    <w:rsid w:val="00B07CF6"/>
    <w:rsid w:val="00B1032E"/>
    <w:rsid w:val="00B1064A"/>
    <w:rsid w:val="00B10A5A"/>
    <w:rsid w:val="00B111A9"/>
    <w:rsid w:val="00B11513"/>
    <w:rsid w:val="00B118F2"/>
    <w:rsid w:val="00B124A7"/>
    <w:rsid w:val="00B15CC8"/>
    <w:rsid w:val="00B16411"/>
    <w:rsid w:val="00B16D6E"/>
    <w:rsid w:val="00B173AB"/>
    <w:rsid w:val="00B20822"/>
    <w:rsid w:val="00B214C0"/>
    <w:rsid w:val="00B219EE"/>
    <w:rsid w:val="00B21BAB"/>
    <w:rsid w:val="00B228E7"/>
    <w:rsid w:val="00B23590"/>
    <w:rsid w:val="00B23E28"/>
    <w:rsid w:val="00B24A86"/>
    <w:rsid w:val="00B24C74"/>
    <w:rsid w:val="00B250FB"/>
    <w:rsid w:val="00B25B6B"/>
    <w:rsid w:val="00B2649A"/>
    <w:rsid w:val="00B277E2"/>
    <w:rsid w:val="00B30108"/>
    <w:rsid w:val="00B30452"/>
    <w:rsid w:val="00B30ABE"/>
    <w:rsid w:val="00B31251"/>
    <w:rsid w:val="00B32099"/>
    <w:rsid w:val="00B323D8"/>
    <w:rsid w:val="00B33799"/>
    <w:rsid w:val="00B33A80"/>
    <w:rsid w:val="00B34161"/>
    <w:rsid w:val="00B34919"/>
    <w:rsid w:val="00B352FA"/>
    <w:rsid w:val="00B35309"/>
    <w:rsid w:val="00B37021"/>
    <w:rsid w:val="00B414D4"/>
    <w:rsid w:val="00B41687"/>
    <w:rsid w:val="00B43CA4"/>
    <w:rsid w:val="00B43F97"/>
    <w:rsid w:val="00B44434"/>
    <w:rsid w:val="00B45BD9"/>
    <w:rsid w:val="00B4662D"/>
    <w:rsid w:val="00B4793E"/>
    <w:rsid w:val="00B50497"/>
    <w:rsid w:val="00B50583"/>
    <w:rsid w:val="00B514D5"/>
    <w:rsid w:val="00B51A45"/>
    <w:rsid w:val="00B524D2"/>
    <w:rsid w:val="00B53017"/>
    <w:rsid w:val="00B5474D"/>
    <w:rsid w:val="00B54CC4"/>
    <w:rsid w:val="00B55C99"/>
    <w:rsid w:val="00B55E98"/>
    <w:rsid w:val="00B5693C"/>
    <w:rsid w:val="00B6021D"/>
    <w:rsid w:val="00B60447"/>
    <w:rsid w:val="00B60874"/>
    <w:rsid w:val="00B60AAA"/>
    <w:rsid w:val="00B60F60"/>
    <w:rsid w:val="00B61C3A"/>
    <w:rsid w:val="00B622EF"/>
    <w:rsid w:val="00B626A0"/>
    <w:rsid w:val="00B62815"/>
    <w:rsid w:val="00B62A2A"/>
    <w:rsid w:val="00B62B42"/>
    <w:rsid w:val="00B62C23"/>
    <w:rsid w:val="00B64ABD"/>
    <w:rsid w:val="00B64CF6"/>
    <w:rsid w:val="00B654B2"/>
    <w:rsid w:val="00B656C8"/>
    <w:rsid w:val="00B6648A"/>
    <w:rsid w:val="00B66D8A"/>
    <w:rsid w:val="00B706EB"/>
    <w:rsid w:val="00B70B30"/>
    <w:rsid w:val="00B70FB7"/>
    <w:rsid w:val="00B722FE"/>
    <w:rsid w:val="00B73754"/>
    <w:rsid w:val="00B73777"/>
    <w:rsid w:val="00B73782"/>
    <w:rsid w:val="00B739B5"/>
    <w:rsid w:val="00B73AD8"/>
    <w:rsid w:val="00B74A7F"/>
    <w:rsid w:val="00B75A00"/>
    <w:rsid w:val="00B76160"/>
    <w:rsid w:val="00B7673E"/>
    <w:rsid w:val="00B771B7"/>
    <w:rsid w:val="00B77302"/>
    <w:rsid w:val="00B8123F"/>
    <w:rsid w:val="00B815EB"/>
    <w:rsid w:val="00B82D84"/>
    <w:rsid w:val="00B82DC7"/>
    <w:rsid w:val="00B839D7"/>
    <w:rsid w:val="00B83AC6"/>
    <w:rsid w:val="00B83C07"/>
    <w:rsid w:val="00B850D9"/>
    <w:rsid w:val="00B852D7"/>
    <w:rsid w:val="00B85F82"/>
    <w:rsid w:val="00B862FF"/>
    <w:rsid w:val="00B869C6"/>
    <w:rsid w:val="00B87126"/>
    <w:rsid w:val="00B8750F"/>
    <w:rsid w:val="00B876B0"/>
    <w:rsid w:val="00B9013D"/>
    <w:rsid w:val="00B9068F"/>
    <w:rsid w:val="00B92B8E"/>
    <w:rsid w:val="00B93BD0"/>
    <w:rsid w:val="00B93D44"/>
    <w:rsid w:val="00B951A9"/>
    <w:rsid w:val="00B9658D"/>
    <w:rsid w:val="00B97196"/>
    <w:rsid w:val="00B9775B"/>
    <w:rsid w:val="00BA1956"/>
    <w:rsid w:val="00BA1DB5"/>
    <w:rsid w:val="00BA1F80"/>
    <w:rsid w:val="00BA2753"/>
    <w:rsid w:val="00BA2B45"/>
    <w:rsid w:val="00BA2E4C"/>
    <w:rsid w:val="00BA335D"/>
    <w:rsid w:val="00BA3BD9"/>
    <w:rsid w:val="00BA4E80"/>
    <w:rsid w:val="00BA5279"/>
    <w:rsid w:val="00BA5F64"/>
    <w:rsid w:val="00BA5F70"/>
    <w:rsid w:val="00BA6148"/>
    <w:rsid w:val="00BA6810"/>
    <w:rsid w:val="00BA6C15"/>
    <w:rsid w:val="00BA6FA9"/>
    <w:rsid w:val="00BA7B41"/>
    <w:rsid w:val="00BA7E37"/>
    <w:rsid w:val="00BB0292"/>
    <w:rsid w:val="00BB0FAD"/>
    <w:rsid w:val="00BB13FE"/>
    <w:rsid w:val="00BB1BFB"/>
    <w:rsid w:val="00BB2518"/>
    <w:rsid w:val="00BB2B12"/>
    <w:rsid w:val="00BB2B36"/>
    <w:rsid w:val="00BB36C0"/>
    <w:rsid w:val="00BB38AB"/>
    <w:rsid w:val="00BB3CD3"/>
    <w:rsid w:val="00BB516D"/>
    <w:rsid w:val="00BB51E6"/>
    <w:rsid w:val="00BB61DD"/>
    <w:rsid w:val="00BB6322"/>
    <w:rsid w:val="00BC05DE"/>
    <w:rsid w:val="00BC10BC"/>
    <w:rsid w:val="00BC1C01"/>
    <w:rsid w:val="00BC1DA7"/>
    <w:rsid w:val="00BC1F39"/>
    <w:rsid w:val="00BC24BA"/>
    <w:rsid w:val="00BC2D1D"/>
    <w:rsid w:val="00BC3061"/>
    <w:rsid w:val="00BC30B1"/>
    <w:rsid w:val="00BC3B38"/>
    <w:rsid w:val="00BC4598"/>
    <w:rsid w:val="00BC4AAB"/>
    <w:rsid w:val="00BC53AA"/>
    <w:rsid w:val="00BC5DE9"/>
    <w:rsid w:val="00BC60BD"/>
    <w:rsid w:val="00BC6190"/>
    <w:rsid w:val="00BC65D8"/>
    <w:rsid w:val="00BC6DB2"/>
    <w:rsid w:val="00BC6FC2"/>
    <w:rsid w:val="00BC7297"/>
    <w:rsid w:val="00BC7716"/>
    <w:rsid w:val="00BD1885"/>
    <w:rsid w:val="00BD18C3"/>
    <w:rsid w:val="00BD22CA"/>
    <w:rsid w:val="00BD453B"/>
    <w:rsid w:val="00BD4664"/>
    <w:rsid w:val="00BD63E9"/>
    <w:rsid w:val="00BD6F37"/>
    <w:rsid w:val="00BD6FD4"/>
    <w:rsid w:val="00BE11B8"/>
    <w:rsid w:val="00BE122A"/>
    <w:rsid w:val="00BE1988"/>
    <w:rsid w:val="00BE2956"/>
    <w:rsid w:val="00BE29C7"/>
    <w:rsid w:val="00BE2F8C"/>
    <w:rsid w:val="00BE378D"/>
    <w:rsid w:val="00BE78F3"/>
    <w:rsid w:val="00BF0313"/>
    <w:rsid w:val="00BF141D"/>
    <w:rsid w:val="00BF2188"/>
    <w:rsid w:val="00BF2AC5"/>
    <w:rsid w:val="00BF2B4F"/>
    <w:rsid w:val="00BF2F7E"/>
    <w:rsid w:val="00BF33D3"/>
    <w:rsid w:val="00BF3BDA"/>
    <w:rsid w:val="00BF3E93"/>
    <w:rsid w:val="00BF3FFE"/>
    <w:rsid w:val="00BF45D5"/>
    <w:rsid w:val="00BF549E"/>
    <w:rsid w:val="00BF601F"/>
    <w:rsid w:val="00BF75A3"/>
    <w:rsid w:val="00BF78CD"/>
    <w:rsid w:val="00BF7CAA"/>
    <w:rsid w:val="00C00281"/>
    <w:rsid w:val="00C004C1"/>
    <w:rsid w:val="00C00E8B"/>
    <w:rsid w:val="00C01B90"/>
    <w:rsid w:val="00C027ED"/>
    <w:rsid w:val="00C02C5E"/>
    <w:rsid w:val="00C03C45"/>
    <w:rsid w:val="00C04275"/>
    <w:rsid w:val="00C049E8"/>
    <w:rsid w:val="00C05024"/>
    <w:rsid w:val="00C05905"/>
    <w:rsid w:val="00C05943"/>
    <w:rsid w:val="00C0725C"/>
    <w:rsid w:val="00C1016B"/>
    <w:rsid w:val="00C10262"/>
    <w:rsid w:val="00C10EA4"/>
    <w:rsid w:val="00C10EFA"/>
    <w:rsid w:val="00C110AC"/>
    <w:rsid w:val="00C11A77"/>
    <w:rsid w:val="00C11B96"/>
    <w:rsid w:val="00C12916"/>
    <w:rsid w:val="00C12D17"/>
    <w:rsid w:val="00C133A7"/>
    <w:rsid w:val="00C136C6"/>
    <w:rsid w:val="00C148A3"/>
    <w:rsid w:val="00C15179"/>
    <w:rsid w:val="00C15FF6"/>
    <w:rsid w:val="00C168BF"/>
    <w:rsid w:val="00C175DA"/>
    <w:rsid w:val="00C178DB"/>
    <w:rsid w:val="00C17E0C"/>
    <w:rsid w:val="00C21C3E"/>
    <w:rsid w:val="00C21D8E"/>
    <w:rsid w:val="00C228BB"/>
    <w:rsid w:val="00C22D33"/>
    <w:rsid w:val="00C25FCF"/>
    <w:rsid w:val="00C26BED"/>
    <w:rsid w:val="00C27562"/>
    <w:rsid w:val="00C30C26"/>
    <w:rsid w:val="00C30E0F"/>
    <w:rsid w:val="00C333E8"/>
    <w:rsid w:val="00C34DA7"/>
    <w:rsid w:val="00C34FBB"/>
    <w:rsid w:val="00C356F2"/>
    <w:rsid w:val="00C3585D"/>
    <w:rsid w:val="00C3656E"/>
    <w:rsid w:val="00C400D6"/>
    <w:rsid w:val="00C405A9"/>
    <w:rsid w:val="00C408F7"/>
    <w:rsid w:val="00C40989"/>
    <w:rsid w:val="00C41D19"/>
    <w:rsid w:val="00C42497"/>
    <w:rsid w:val="00C42C5F"/>
    <w:rsid w:val="00C43921"/>
    <w:rsid w:val="00C442C7"/>
    <w:rsid w:val="00C44864"/>
    <w:rsid w:val="00C45BB3"/>
    <w:rsid w:val="00C46178"/>
    <w:rsid w:val="00C46CE4"/>
    <w:rsid w:val="00C50E91"/>
    <w:rsid w:val="00C5110E"/>
    <w:rsid w:val="00C5260B"/>
    <w:rsid w:val="00C536EE"/>
    <w:rsid w:val="00C54CD0"/>
    <w:rsid w:val="00C54E01"/>
    <w:rsid w:val="00C5682A"/>
    <w:rsid w:val="00C56DB8"/>
    <w:rsid w:val="00C606FB"/>
    <w:rsid w:val="00C60874"/>
    <w:rsid w:val="00C61125"/>
    <w:rsid w:val="00C6139C"/>
    <w:rsid w:val="00C613D5"/>
    <w:rsid w:val="00C651B0"/>
    <w:rsid w:val="00C6559F"/>
    <w:rsid w:val="00C66F12"/>
    <w:rsid w:val="00C66FE7"/>
    <w:rsid w:val="00C71764"/>
    <w:rsid w:val="00C718E2"/>
    <w:rsid w:val="00C726EB"/>
    <w:rsid w:val="00C731A8"/>
    <w:rsid w:val="00C75CC0"/>
    <w:rsid w:val="00C76051"/>
    <w:rsid w:val="00C7644D"/>
    <w:rsid w:val="00C772A2"/>
    <w:rsid w:val="00C80CA9"/>
    <w:rsid w:val="00C80F4F"/>
    <w:rsid w:val="00C8101C"/>
    <w:rsid w:val="00C81B4F"/>
    <w:rsid w:val="00C828D5"/>
    <w:rsid w:val="00C82C63"/>
    <w:rsid w:val="00C8396E"/>
    <w:rsid w:val="00C83B9E"/>
    <w:rsid w:val="00C8508D"/>
    <w:rsid w:val="00C86F35"/>
    <w:rsid w:val="00C90999"/>
    <w:rsid w:val="00C90C42"/>
    <w:rsid w:val="00C9100B"/>
    <w:rsid w:val="00C911C2"/>
    <w:rsid w:val="00C926F1"/>
    <w:rsid w:val="00C92A90"/>
    <w:rsid w:val="00C93F57"/>
    <w:rsid w:val="00C95E5F"/>
    <w:rsid w:val="00C95FD9"/>
    <w:rsid w:val="00C969BA"/>
    <w:rsid w:val="00C97734"/>
    <w:rsid w:val="00CA031A"/>
    <w:rsid w:val="00CA068D"/>
    <w:rsid w:val="00CA1735"/>
    <w:rsid w:val="00CA1EC3"/>
    <w:rsid w:val="00CA23B1"/>
    <w:rsid w:val="00CA2509"/>
    <w:rsid w:val="00CA3BE9"/>
    <w:rsid w:val="00CA4CED"/>
    <w:rsid w:val="00CA4F49"/>
    <w:rsid w:val="00CA5081"/>
    <w:rsid w:val="00CA55E4"/>
    <w:rsid w:val="00CA6020"/>
    <w:rsid w:val="00CA66CB"/>
    <w:rsid w:val="00CA6800"/>
    <w:rsid w:val="00CA757D"/>
    <w:rsid w:val="00CB083C"/>
    <w:rsid w:val="00CB1A7F"/>
    <w:rsid w:val="00CB2816"/>
    <w:rsid w:val="00CB302F"/>
    <w:rsid w:val="00CB3136"/>
    <w:rsid w:val="00CB5956"/>
    <w:rsid w:val="00CB5A8A"/>
    <w:rsid w:val="00CB5B77"/>
    <w:rsid w:val="00CB5D9A"/>
    <w:rsid w:val="00CB6CDE"/>
    <w:rsid w:val="00CC0749"/>
    <w:rsid w:val="00CC0783"/>
    <w:rsid w:val="00CC1929"/>
    <w:rsid w:val="00CC1DDD"/>
    <w:rsid w:val="00CC227C"/>
    <w:rsid w:val="00CC37B5"/>
    <w:rsid w:val="00CC3A90"/>
    <w:rsid w:val="00CC3B5C"/>
    <w:rsid w:val="00CC3E8A"/>
    <w:rsid w:val="00CC5F45"/>
    <w:rsid w:val="00CD06CC"/>
    <w:rsid w:val="00CD13E2"/>
    <w:rsid w:val="00CD18B1"/>
    <w:rsid w:val="00CD20F2"/>
    <w:rsid w:val="00CD22FC"/>
    <w:rsid w:val="00CD2459"/>
    <w:rsid w:val="00CD27CC"/>
    <w:rsid w:val="00CD296E"/>
    <w:rsid w:val="00CD371B"/>
    <w:rsid w:val="00CD5D14"/>
    <w:rsid w:val="00CD656A"/>
    <w:rsid w:val="00CD7203"/>
    <w:rsid w:val="00CD7849"/>
    <w:rsid w:val="00CD7B7E"/>
    <w:rsid w:val="00CD7CCB"/>
    <w:rsid w:val="00CD7E1A"/>
    <w:rsid w:val="00CE07B6"/>
    <w:rsid w:val="00CE1A0E"/>
    <w:rsid w:val="00CE1DE3"/>
    <w:rsid w:val="00CE231B"/>
    <w:rsid w:val="00CE2889"/>
    <w:rsid w:val="00CE2CE7"/>
    <w:rsid w:val="00CE4647"/>
    <w:rsid w:val="00CE4937"/>
    <w:rsid w:val="00CE4B88"/>
    <w:rsid w:val="00CE4D15"/>
    <w:rsid w:val="00CE7520"/>
    <w:rsid w:val="00CE7A45"/>
    <w:rsid w:val="00CE7FF7"/>
    <w:rsid w:val="00CF1024"/>
    <w:rsid w:val="00CF144B"/>
    <w:rsid w:val="00CF1D4D"/>
    <w:rsid w:val="00CF1E11"/>
    <w:rsid w:val="00CF2B92"/>
    <w:rsid w:val="00CF31E8"/>
    <w:rsid w:val="00CF3425"/>
    <w:rsid w:val="00CF5463"/>
    <w:rsid w:val="00CF5A65"/>
    <w:rsid w:val="00CF7BB5"/>
    <w:rsid w:val="00D0003B"/>
    <w:rsid w:val="00D001A2"/>
    <w:rsid w:val="00D01BDE"/>
    <w:rsid w:val="00D027AD"/>
    <w:rsid w:val="00D03AB2"/>
    <w:rsid w:val="00D04189"/>
    <w:rsid w:val="00D05178"/>
    <w:rsid w:val="00D0592B"/>
    <w:rsid w:val="00D05BB9"/>
    <w:rsid w:val="00D074F4"/>
    <w:rsid w:val="00D07CAF"/>
    <w:rsid w:val="00D12470"/>
    <w:rsid w:val="00D12CC3"/>
    <w:rsid w:val="00D13135"/>
    <w:rsid w:val="00D13628"/>
    <w:rsid w:val="00D14850"/>
    <w:rsid w:val="00D150C9"/>
    <w:rsid w:val="00D151C3"/>
    <w:rsid w:val="00D16A0B"/>
    <w:rsid w:val="00D20566"/>
    <w:rsid w:val="00D20E4D"/>
    <w:rsid w:val="00D21780"/>
    <w:rsid w:val="00D22C4D"/>
    <w:rsid w:val="00D22F68"/>
    <w:rsid w:val="00D23B2C"/>
    <w:rsid w:val="00D23E5D"/>
    <w:rsid w:val="00D248CF"/>
    <w:rsid w:val="00D273E0"/>
    <w:rsid w:val="00D2745C"/>
    <w:rsid w:val="00D27498"/>
    <w:rsid w:val="00D30229"/>
    <w:rsid w:val="00D30E56"/>
    <w:rsid w:val="00D3144E"/>
    <w:rsid w:val="00D32849"/>
    <w:rsid w:val="00D32D65"/>
    <w:rsid w:val="00D32F97"/>
    <w:rsid w:val="00D33B88"/>
    <w:rsid w:val="00D34617"/>
    <w:rsid w:val="00D35056"/>
    <w:rsid w:val="00D35647"/>
    <w:rsid w:val="00D36943"/>
    <w:rsid w:val="00D374C8"/>
    <w:rsid w:val="00D374FE"/>
    <w:rsid w:val="00D375CD"/>
    <w:rsid w:val="00D3762E"/>
    <w:rsid w:val="00D37649"/>
    <w:rsid w:val="00D37C40"/>
    <w:rsid w:val="00D4035F"/>
    <w:rsid w:val="00D40E6F"/>
    <w:rsid w:val="00D41A8C"/>
    <w:rsid w:val="00D422CF"/>
    <w:rsid w:val="00D42730"/>
    <w:rsid w:val="00D42A5A"/>
    <w:rsid w:val="00D43007"/>
    <w:rsid w:val="00D437D1"/>
    <w:rsid w:val="00D4528B"/>
    <w:rsid w:val="00D45EB4"/>
    <w:rsid w:val="00D46321"/>
    <w:rsid w:val="00D4644B"/>
    <w:rsid w:val="00D5020D"/>
    <w:rsid w:val="00D5227A"/>
    <w:rsid w:val="00D55F7E"/>
    <w:rsid w:val="00D57719"/>
    <w:rsid w:val="00D6015A"/>
    <w:rsid w:val="00D6037D"/>
    <w:rsid w:val="00D60572"/>
    <w:rsid w:val="00D60806"/>
    <w:rsid w:val="00D616A1"/>
    <w:rsid w:val="00D61FAE"/>
    <w:rsid w:val="00D62A2A"/>
    <w:rsid w:val="00D64792"/>
    <w:rsid w:val="00D65B2F"/>
    <w:rsid w:val="00D66A7A"/>
    <w:rsid w:val="00D67AC2"/>
    <w:rsid w:val="00D67FDD"/>
    <w:rsid w:val="00D70746"/>
    <w:rsid w:val="00D71224"/>
    <w:rsid w:val="00D7140C"/>
    <w:rsid w:val="00D7190A"/>
    <w:rsid w:val="00D72F61"/>
    <w:rsid w:val="00D7314B"/>
    <w:rsid w:val="00D73AE8"/>
    <w:rsid w:val="00D74677"/>
    <w:rsid w:val="00D74742"/>
    <w:rsid w:val="00D75569"/>
    <w:rsid w:val="00D75BBF"/>
    <w:rsid w:val="00D7616E"/>
    <w:rsid w:val="00D76C02"/>
    <w:rsid w:val="00D822A3"/>
    <w:rsid w:val="00D82996"/>
    <w:rsid w:val="00D82F3F"/>
    <w:rsid w:val="00D8338F"/>
    <w:rsid w:val="00D83C96"/>
    <w:rsid w:val="00D85E87"/>
    <w:rsid w:val="00D86B0B"/>
    <w:rsid w:val="00D90400"/>
    <w:rsid w:val="00D9095B"/>
    <w:rsid w:val="00D91631"/>
    <w:rsid w:val="00D92A41"/>
    <w:rsid w:val="00D933AA"/>
    <w:rsid w:val="00D93DD7"/>
    <w:rsid w:val="00D9471A"/>
    <w:rsid w:val="00D9490C"/>
    <w:rsid w:val="00D958F8"/>
    <w:rsid w:val="00D96E46"/>
    <w:rsid w:val="00D974A2"/>
    <w:rsid w:val="00DA1CFD"/>
    <w:rsid w:val="00DA2F94"/>
    <w:rsid w:val="00DA47FF"/>
    <w:rsid w:val="00DA5046"/>
    <w:rsid w:val="00DA53FB"/>
    <w:rsid w:val="00DA57C7"/>
    <w:rsid w:val="00DA59DD"/>
    <w:rsid w:val="00DA71E9"/>
    <w:rsid w:val="00DA746A"/>
    <w:rsid w:val="00DB017A"/>
    <w:rsid w:val="00DB0987"/>
    <w:rsid w:val="00DB1D10"/>
    <w:rsid w:val="00DB2B1F"/>
    <w:rsid w:val="00DB39F9"/>
    <w:rsid w:val="00DB4EBD"/>
    <w:rsid w:val="00DB4F60"/>
    <w:rsid w:val="00DB501A"/>
    <w:rsid w:val="00DB5E2B"/>
    <w:rsid w:val="00DB7C90"/>
    <w:rsid w:val="00DB7F55"/>
    <w:rsid w:val="00DC10EA"/>
    <w:rsid w:val="00DC1E26"/>
    <w:rsid w:val="00DC1EE1"/>
    <w:rsid w:val="00DC28EF"/>
    <w:rsid w:val="00DC417F"/>
    <w:rsid w:val="00DC4943"/>
    <w:rsid w:val="00DC5236"/>
    <w:rsid w:val="00DD0A38"/>
    <w:rsid w:val="00DD0BD9"/>
    <w:rsid w:val="00DD2E5D"/>
    <w:rsid w:val="00DD2F91"/>
    <w:rsid w:val="00DD46BF"/>
    <w:rsid w:val="00DD55BC"/>
    <w:rsid w:val="00DD6113"/>
    <w:rsid w:val="00DE0455"/>
    <w:rsid w:val="00DE282A"/>
    <w:rsid w:val="00DE2B4B"/>
    <w:rsid w:val="00DE2ED7"/>
    <w:rsid w:val="00DE3632"/>
    <w:rsid w:val="00DE4337"/>
    <w:rsid w:val="00DE459A"/>
    <w:rsid w:val="00DE556B"/>
    <w:rsid w:val="00DE5A00"/>
    <w:rsid w:val="00DE6312"/>
    <w:rsid w:val="00DE709C"/>
    <w:rsid w:val="00DE76D0"/>
    <w:rsid w:val="00DF0636"/>
    <w:rsid w:val="00DF0B05"/>
    <w:rsid w:val="00DF1778"/>
    <w:rsid w:val="00DF2242"/>
    <w:rsid w:val="00DF38ED"/>
    <w:rsid w:val="00DF3D04"/>
    <w:rsid w:val="00DF4467"/>
    <w:rsid w:val="00DF4E46"/>
    <w:rsid w:val="00DF523A"/>
    <w:rsid w:val="00DF599A"/>
    <w:rsid w:val="00DF5FFB"/>
    <w:rsid w:val="00DF767F"/>
    <w:rsid w:val="00E00269"/>
    <w:rsid w:val="00E01C47"/>
    <w:rsid w:val="00E01CE0"/>
    <w:rsid w:val="00E02455"/>
    <w:rsid w:val="00E02CBC"/>
    <w:rsid w:val="00E0366B"/>
    <w:rsid w:val="00E03DAC"/>
    <w:rsid w:val="00E03E83"/>
    <w:rsid w:val="00E043C9"/>
    <w:rsid w:val="00E05380"/>
    <w:rsid w:val="00E05390"/>
    <w:rsid w:val="00E05ADB"/>
    <w:rsid w:val="00E060E3"/>
    <w:rsid w:val="00E071B9"/>
    <w:rsid w:val="00E0742D"/>
    <w:rsid w:val="00E07B1C"/>
    <w:rsid w:val="00E07BA7"/>
    <w:rsid w:val="00E10E90"/>
    <w:rsid w:val="00E11B0B"/>
    <w:rsid w:val="00E128F6"/>
    <w:rsid w:val="00E12D76"/>
    <w:rsid w:val="00E13DA0"/>
    <w:rsid w:val="00E14987"/>
    <w:rsid w:val="00E14F39"/>
    <w:rsid w:val="00E16029"/>
    <w:rsid w:val="00E1632C"/>
    <w:rsid w:val="00E17335"/>
    <w:rsid w:val="00E174FC"/>
    <w:rsid w:val="00E201C3"/>
    <w:rsid w:val="00E2032D"/>
    <w:rsid w:val="00E20EC7"/>
    <w:rsid w:val="00E21A09"/>
    <w:rsid w:val="00E2208F"/>
    <w:rsid w:val="00E22404"/>
    <w:rsid w:val="00E22C23"/>
    <w:rsid w:val="00E22F9D"/>
    <w:rsid w:val="00E23267"/>
    <w:rsid w:val="00E23424"/>
    <w:rsid w:val="00E25F4B"/>
    <w:rsid w:val="00E266FF"/>
    <w:rsid w:val="00E27273"/>
    <w:rsid w:val="00E27724"/>
    <w:rsid w:val="00E27B40"/>
    <w:rsid w:val="00E32892"/>
    <w:rsid w:val="00E32FF0"/>
    <w:rsid w:val="00E33E56"/>
    <w:rsid w:val="00E350B2"/>
    <w:rsid w:val="00E35FEA"/>
    <w:rsid w:val="00E3629A"/>
    <w:rsid w:val="00E370E8"/>
    <w:rsid w:val="00E37D45"/>
    <w:rsid w:val="00E37FEE"/>
    <w:rsid w:val="00E40A25"/>
    <w:rsid w:val="00E41037"/>
    <w:rsid w:val="00E41DB5"/>
    <w:rsid w:val="00E42B5B"/>
    <w:rsid w:val="00E43041"/>
    <w:rsid w:val="00E43269"/>
    <w:rsid w:val="00E4495D"/>
    <w:rsid w:val="00E4495E"/>
    <w:rsid w:val="00E4701E"/>
    <w:rsid w:val="00E477BD"/>
    <w:rsid w:val="00E4783A"/>
    <w:rsid w:val="00E5004F"/>
    <w:rsid w:val="00E536E5"/>
    <w:rsid w:val="00E53FF5"/>
    <w:rsid w:val="00E54A67"/>
    <w:rsid w:val="00E54DE1"/>
    <w:rsid w:val="00E55CF1"/>
    <w:rsid w:val="00E55F35"/>
    <w:rsid w:val="00E57CB9"/>
    <w:rsid w:val="00E611E5"/>
    <w:rsid w:val="00E611FF"/>
    <w:rsid w:val="00E6120D"/>
    <w:rsid w:val="00E6194C"/>
    <w:rsid w:val="00E61D26"/>
    <w:rsid w:val="00E64543"/>
    <w:rsid w:val="00E70E67"/>
    <w:rsid w:val="00E7139C"/>
    <w:rsid w:val="00E71508"/>
    <w:rsid w:val="00E7418C"/>
    <w:rsid w:val="00E756E7"/>
    <w:rsid w:val="00E75941"/>
    <w:rsid w:val="00E75B0F"/>
    <w:rsid w:val="00E760D8"/>
    <w:rsid w:val="00E772C3"/>
    <w:rsid w:val="00E774C1"/>
    <w:rsid w:val="00E77CD0"/>
    <w:rsid w:val="00E77F34"/>
    <w:rsid w:val="00E8045E"/>
    <w:rsid w:val="00E81D0B"/>
    <w:rsid w:val="00E81E8D"/>
    <w:rsid w:val="00E82C81"/>
    <w:rsid w:val="00E835CD"/>
    <w:rsid w:val="00E85126"/>
    <w:rsid w:val="00E868C0"/>
    <w:rsid w:val="00E86B9D"/>
    <w:rsid w:val="00E86FB8"/>
    <w:rsid w:val="00E8767F"/>
    <w:rsid w:val="00E876F1"/>
    <w:rsid w:val="00E87BF7"/>
    <w:rsid w:val="00E90E4A"/>
    <w:rsid w:val="00E92D21"/>
    <w:rsid w:val="00E9476B"/>
    <w:rsid w:val="00E94E18"/>
    <w:rsid w:val="00E95395"/>
    <w:rsid w:val="00E95625"/>
    <w:rsid w:val="00EA0722"/>
    <w:rsid w:val="00EA09EC"/>
    <w:rsid w:val="00EA0C34"/>
    <w:rsid w:val="00EA2195"/>
    <w:rsid w:val="00EA2E4D"/>
    <w:rsid w:val="00EA3E5D"/>
    <w:rsid w:val="00EA3E86"/>
    <w:rsid w:val="00EA41BD"/>
    <w:rsid w:val="00EA54DC"/>
    <w:rsid w:val="00EA5C75"/>
    <w:rsid w:val="00EA5F30"/>
    <w:rsid w:val="00EA628D"/>
    <w:rsid w:val="00EB05C6"/>
    <w:rsid w:val="00EB0FA4"/>
    <w:rsid w:val="00EB15E4"/>
    <w:rsid w:val="00EB1612"/>
    <w:rsid w:val="00EB432C"/>
    <w:rsid w:val="00EB456D"/>
    <w:rsid w:val="00EB46DB"/>
    <w:rsid w:val="00EB4C25"/>
    <w:rsid w:val="00EB62FA"/>
    <w:rsid w:val="00EB6B51"/>
    <w:rsid w:val="00EB6FE7"/>
    <w:rsid w:val="00EB7126"/>
    <w:rsid w:val="00EB75F9"/>
    <w:rsid w:val="00EC0BCE"/>
    <w:rsid w:val="00EC0D3E"/>
    <w:rsid w:val="00EC1642"/>
    <w:rsid w:val="00EC1B5F"/>
    <w:rsid w:val="00EC1DD8"/>
    <w:rsid w:val="00EC50BC"/>
    <w:rsid w:val="00EC68D1"/>
    <w:rsid w:val="00EC6BA8"/>
    <w:rsid w:val="00EC6E3F"/>
    <w:rsid w:val="00ED1257"/>
    <w:rsid w:val="00ED1432"/>
    <w:rsid w:val="00ED20C7"/>
    <w:rsid w:val="00ED2AC5"/>
    <w:rsid w:val="00ED40F8"/>
    <w:rsid w:val="00ED41DD"/>
    <w:rsid w:val="00ED4E7D"/>
    <w:rsid w:val="00ED52AE"/>
    <w:rsid w:val="00ED564A"/>
    <w:rsid w:val="00ED591E"/>
    <w:rsid w:val="00ED6197"/>
    <w:rsid w:val="00ED67F9"/>
    <w:rsid w:val="00ED6D58"/>
    <w:rsid w:val="00ED78B7"/>
    <w:rsid w:val="00EE2B3C"/>
    <w:rsid w:val="00EE362E"/>
    <w:rsid w:val="00EE43DC"/>
    <w:rsid w:val="00EE493B"/>
    <w:rsid w:val="00EE5551"/>
    <w:rsid w:val="00EE621E"/>
    <w:rsid w:val="00EE6AE2"/>
    <w:rsid w:val="00EE742E"/>
    <w:rsid w:val="00EE76E6"/>
    <w:rsid w:val="00EF08EE"/>
    <w:rsid w:val="00EF0CE7"/>
    <w:rsid w:val="00EF10A5"/>
    <w:rsid w:val="00EF1589"/>
    <w:rsid w:val="00EF15AE"/>
    <w:rsid w:val="00EF1F13"/>
    <w:rsid w:val="00EF2540"/>
    <w:rsid w:val="00EF263E"/>
    <w:rsid w:val="00EF45EC"/>
    <w:rsid w:val="00EF549B"/>
    <w:rsid w:val="00EF5E2F"/>
    <w:rsid w:val="00EF76B3"/>
    <w:rsid w:val="00EF7D68"/>
    <w:rsid w:val="00EF7E67"/>
    <w:rsid w:val="00F00E2A"/>
    <w:rsid w:val="00F00FBF"/>
    <w:rsid w:val="00F01DE1"/>
    <w:rsid w:val="00F022E4"/>
    <w:rsid w:val="00F03948"/>
    <w:rsid w:val="00F04360"/>
    <w:rsid w:val="00F049EE"/>
    <w:rsid w:val="00F056CD"/>
    <w:rsid w:val="00F066E2"/>
    <w:rsid w:val="00F070D7"/>
    <w:rsid w:val="00F074A4"/>
    <w:rsid w:val="00F106B8"/>
    <w:rsid w:val="00F10E37"/>
    <w:rsid w:val="00F119D3"/>
    <w:rsid w:val="00F12E4A"/>
    <w:rsid w:val="00F152A1"/>
    <w:rsid w:val="00F20F11"/>
    <w:rsid w:val="00F21382"/>
    <w:rsid w:val="00F21642"/>
    <w:rsid w:val="00F21EFC"/>
    <w:rsid w:val="00F220D9"/>
    <w:rsid w:val="00F22C54"/>
    <w:rsid w:val="00F2365C"/>
    <w:rsid w:val="00F23C24"/>
    <w:rsid w:val="00F245AB"/>
    <w:rsid w:val="00F24784"/>
    <w:rsid w:val="00F24ACB"/>
    <w:rsid w:val="00F24B59"/>
    <w:rsid w:val="00F24BA1"/>
    <w:rsid w:val="00F25B7D"/>
    <w:rsid w:val="00F25D5C"/>
    <w:rsid w:val="00F25EA0"/>
    <w:rsid w:val="00F2644D"/>
    <w:rsid w:val="00F2688F"/>
    <w:rsid w:val="00F27470"/>
    <w:rsid w:val="00F3101B"/>
    <w:rsid w:val="00F32708"/>
    <w:rsid w:val="00F3271F"/>
    <w:rsid w:val="00F32821"/>
    <w:rsid w:val="00F32AB4"/>
    <w:rsid w:val="00F33253"/>
    <w:rsid w:val="00F363BA"/>
    <w:rsid w:val="00F3724C"/>
    <w:rsid w:val="00F37268"/>
    <w:rsid w:val="00F37DBE"/>
    <w:rsid w:val="00F41C34"/>
    <w:rsid w:val="00F427AC"/>
    <w:rsid w:val="00F429E1"/>
    <w:rsid w:val="00F443C8"/>
    <w:rsid w:val="00F452B4"/>
    <w:rsid w:val="00F452BF"/>
    <w:rsid w:val="00F45D50"/>
    <w:rsid w:val="00F47FE9"/>
    <w:rsid w:val="00F5059C"/>
    <w:rsid w:val="00F51CAB"/>
    <w:rsid w:val="00F52A77"/>
    <w:rsid w:val="00F530D6"/>
    <w:rsid w:val="00F53FE7"/>
    <w:rsid w:val="00F54044"/>
    <w:rsid w:val="00F5469E"/>
    <w:rsid w:val="00F54DD0"/>
    <w:rsid w:val="00F568FF"/>
    <w:rsid w:val="00F60F68"/>
    <w:rsid w:val="00F6192B"/>
    <w:rsid w:val="00F62EDD"/>
    <w:rsid w:val="00F62F74"/>
    <w:rsid w:val="00F630C0"/>
    <w:rsid w:val="00F63DF6"/>
    <w:rsid w:val="00F643C2"/>
    <w:rsid w:val="00F6441B"/>
    <w:rsid w:val="00F64DC4"/>
    <w:rsid w:val="00F65073"/>
    <w:rsid w:val="00F65847"/>
    <w:rsid w:val="00F65D93"/>
    <w:rsid w:val="00F664C4"/>
    <w:rsid w:val="00F66AE3"/>
    <w:rsid w:val="00F70BD9"/>
    <w:rsid w:val="00F71161"/>
    <w:rsid w:val="00F7186D"/>
    <w:rsid w:val="00F71D52"/>
    <w:rsid w:val="00F71F45"/>
    <w:rsid w:val="00F7247F"/>
    <w:rsid w:val="00F72E0D"/>
    <w:rsid w:val="00F73177"/>
    <w:rsid w:val="00F742AB"/>
    <w:rsid w:val="00F74EE1"/>
    <w:rsid w:val="00F75C3F"/>
    <w:rsid w:val="00F75DBD"/>
    <w:rsid w:val="00F76A50"/>
    <w:rsid w:val="00F77152"/>
    <w:rsid w:val="00F7776C"/>
    <w:rsid w:val="00F813C3"/>
    <w:rsid w:val="00F8149F"/>
    <w:rsid w:val="00F81856"/>
    <w:rsid w:val="00F846DA"/>
    <w:rsid w:val="00F849B8"/>
    <w:rsid w:val="00F85594"/>
    <w:rsid w:val="00F85ECC"/>
    <w:rsid w:val="00F86D36"/>
    <w:rsid w:val="00F86F4A"/>
    <w:rsid w:val="00F87E93"/>
    <w:rsid w:val="00F906D9"/>
    <w:rsid w:val="00F9099B"/>
    <w:rsid w:val="00F90FAB"/>
    <w:rsid w:val="00F90FC7"/>
    <w:rsid w:val="00F90FF2"/>
    <w:rsid w:val="00F911AB"/>
    <w:rsid w:val="00F931E6"/>
    <w:rsid w:val="00F93BDD"/>
    <w:rsid w:val="00F9495A"/>
    <w:rsid w:val="00F95603"/>
    <w:rsid w:val="00F96555"/>
    <w:rsid w:val="00F97574"/>
    <w:rsid w:val="00FA03C4"/>
    <w:rsid w:val="00FA1F63"/>
    <w:rsid w:val="00FA21C5"/>
    <w:rsid w:val="00FA33DE"/>
    <w:rsid w:val="00FA376E"/>
    <w:rsid w:val="00FA4102"/>
    <w:rsid w:val="00FA4288"/>
    <w:rsid w:val="00FA5BB1"/>
    <w:rsid w:val="00FA5F02"/>
    <w:rsid w:val="00FA6353"/>
    <w:rsid w:val="00FA63BA"/>
    <w:rsid w:val="00FA68A8"/>
    <w:rsid w:val="00FA6D0B"/>
    <w:rsid w:val="00FA6F27"/>
    <w:rsid w:val="00FA6FAE"/>
    <w:rsid w:val="00FB085D"/>
    <w:rsid w:val="00FB304D"/>
    <w:rsid w:val="00FB3141"/>
    <w:rsid w:val="00FB706C"/>
    <w:rsid w:val="00FB7588"/>
    <w:rsid w:val="00FC0B52"/>
    <w:rsid w:val="00FC20E4"/>
    <w:rsid w:val="00FC2897"/>
    <w:rsid w:val="00FC2995"/>
    <w:rsid w:val="00FC2ABE"/>
    <w:rsid w:val="00FC2F1F"/>
    <w:rsid w:val="00FC39B0"/>
    <w:rsid w:val="00FC4772"/>
    <w:rsid w:val="00FC4C78"/>
    <w:rsid w:val="00FC5457"/>
    <w:rsid w:val="00FC55DF"/>
    <w:rsid w:val="00FC6F3D"/>
    <w:rsid w:val="00FC7314"/>
    <w:rsid w:val="00FC73F8"/>
    <w:rsid w:val="00FC7646"/>
    <w:rsid w:val="00FC7AB6"/>
    <w:rsid w:val="00FD0BB6"/>
    <w:rsid w:val="00FD230A"/>
    <w:rsid w:val="00FD28D2"/>
    <w:rsid w:val="00FD2E46"/>
    <w:rsid w:val="00FD3CD4"/>
    <w:rsid w:val="00FD3FF0"/>
    <w:rsid w:val="00FD40C1"/>
    <w:rsid w:val="00FD4A86"/>
    <w:rsid w:val="00FD5C77"/>
    <w:rsid w:val="00FD73C4"/>
    <w:rsid w:val="00FE0121"/>
    <w:rsid w:val="00FE1599"/>
    <w:rsid w:val="00FE1C08"/>
    <w:rsid w:val="00FE2A65"/>
    <w:rsid w:val="00FE3121"/>
    <w:rsid w:val="00FE392B"/>
    <w:rsid w:val="00FE4592"/>
    <w:rsid w:val="00FE4AFC"/>
    <w:rsid w:val="00FE5034"/>
    <w:rsid w:val="00FE5146"/>
    <w:rsid w:val="00FE6DB4"/>
    <w:rsid w:val="00FE6E29"/>
    <w:rsid w:val="00FE6EFE"/>
    <w:rsid w:val="00FE721D"/>
    <w:rsid w:val="00FE72CD"/>
    <w:rsid w:val="00FE7ABE"/>
    <w:rsid w:val="00FF0189"/>
    <w:rsid w:val="00FF09DF"/>
    <w:rsid w:val="00FF0A58"/>
    <w:rsid w:val="00FF1102"/>
    <w:rsid w:val="00FF16F1"/>
    <w:rsid w:val="00FF1775"/>
    <w:rsid w:val="00FF2343"/>
    <w:rsid w:val="00FF3F8C"/>
    <w:rsid w:val="00FF4E17"/>
    <w:rsid w:val="00FF51E4"/>
    <w:rsid w:val="00FF5C26"/>
    <w:rsid w:val="00FF6D32"/>
    <w:rsid w:val="00FF6EF7"/>
    <w:rsid w:val="00FF6FDE"/>
    <w:rsid w:val="00FF76CF"/>
    <w:rsid w:val="00FF77FD"/>
    <w:rsid w:val="00FF7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,"/>
  <w:listSeparator w:val=";"/>
  <w14:docId w14:val="2C8994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4540D"/>
    <w:pPr>
      <w:jc w:val="both"/>
    </w:pPr>
    <w:rPr>
      <w:rFonts w:ascii="Garamond" w:hAnsi="Garamond"/>
      <w:kern w:val="18"/>
    </w:rPr>
  </w:style>
  <w:style w:type="paragraph" w:styleId="Naslov1">
    <w:name w:val="heading 1"/>
    <w:basedOn w:val="Navaden"/>
    <w:next w:val="Telobesedila"/>
    <w:qFormat/>
    <w:rsid w:val="009A47EB"/>
    <w:pPr>
      <w:pageBreakBefore/>
      <w:numPr>
        <w:numId w:val="3"/>
      </w:numPr>
      <w:shd w:val="clear" w:color="auto" w:fill="FFFFFF"/>
      <w:spacing w:before="210" w:after="210"/>
      <w:outlineLvl w:val="0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2">
    <w:name w:val="heading 2"/>
    <w:basedOn w:val="Navaden"/>
    <w:next w:val="Telobesedila"/>
    <w:link w:val="Naslov2Znak"/>
    <w:qFormat/>
    <w:rsid w:val="00AF14BE"/>
    <w:pPr>
      <w:keepNext/>
      <w:numPr>
        <w:numId w:val="4"/>
      </w:numPr>
      <w:shd w:val="clear" w:color="auto" w:fill="FFFFFF"/>
      <w:outlineLvl w:val="1"/>
    </w:pPr>
    <w:rPr>
      <w:rFonts w:ascii="Segoe UI" w:hAnsi="Segoe UI" w:cs="Segoe UI"/>
      <w:b/>
      <w:bCs/>
      <w:iCs/>
      <w:color w:val="000000"/>
      <w:kern w:val="0"/>
      <w:sz w:val="24"/>
      <w:szCs w:val="24"/>
    </w:rPr>
  </w:style>
  <w:style w:type="paragraph" w:styleId="Naslov3">
    <w:name w:val="heading 3"/>
    <w:basedOn w:val="Navaden"/>
    <w:next w:val="Telobesedila"/>
    <w:qFormat/>
    <w:rsid w:val="00195649"/>
    <w:pPr>
      <w:keepNext/>
      <w:shd w:val="clear" w:color="auto" w:fill="FFFFFF"/>
      <w:spacing w:before="210" w:after="210"/>
      <w:outlineLvl w:val="2"/>
    </w:pPr>
    <w:rPr>
      <w:rFonts w:ascii="Segoe UI" w:hAnsi="Segoe UI" w:cs="Segoe UI"/>
      <w:b/>
      <w:bCs/>
      <w:iCs/>
      <w:color w:val="000000"/>
      <w:kern w:val="0"/>
      <w:sz w:val="22"/>
      <w:szCs w:val="22"/>
    </w:rPr>
  </w:style>
  <w:style w:type="paragraph" w:styleId="Naslov4">
    <w:name w:val="heading 4"/>
    <w:basedOn w:val="Navaden"/>
    <w:next w:val="Telobesedila"/>
    <w:qFormat/>
    <w:rsid w:val="001D7AA4"/>
    <w:pPr>
      <w:keepNext/>
      <w:shd w:val="clear" w:color="auto" w:fill="FFFFFF"/>
      <w:spacing w:before="210" w:after="210"/>
      <w:outlineLvl w:val="3"/>
    </w:pPr>
    <w:rPr>
      <w:rFonts w:ascii="Segoe UI" w:hAnsi="Segoe UI" w:cs="Segoe UI"/>
      <w:b/>
      <w:bCs/>
      <w:i/>
      <w:iCs/>
      <w:color w:val="000000"/>
      <w:kern w:val="0"/>
    </w:rPr>
  </w:style>
  <w:style w:type="paragraph" w:styleId="Naslov5">
    <w:name w:val="heading 5"/>
    <w:basedOn w:val="Osnovanaslova"/>
    <w:next w:val="Telobesedila"/>
    <w:qFormat/>
    <w:pPr>
      <w:outlineLvl w:val="4"/>
    </w:pPr>
    <w:rPr>
      <w:lang w:bidi="ar-SA"/>
    </w:rPr>
  </w:style>
  <w:style w:type="paragraph" w:styleId="Naslov6">
    <w:name w:val="heading 6"/>
    <w:basedOn w:val="Osnovanaslova"/>
    <w:next w:val="Telobesedila"/>
    <w:qFormat/>
    <w:pPr>
      <w:outlineLvl w:val="5"/>
    </w:pPr>
    <w:rPr>
      <w:i/>
      <w:lang w:bidi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oudarek">
    <w:name w:val="Emphasis"/>
    <w:qFormat/>
    <w:rPr>
      <w:i w:val="0"/>
      <w:iCs w:val="0"/>
      <w:caps/>
      <w:sz w:val="18"/>
    </w:rPr>
  </w:style>
  <w:style w:type="paragraph" w:styleId="Telobesedila">
    <w:name w:val="Body Text"/>
    <w:basedOn w:val="Navaden"/>
    <w:link w:val="TelobesedilaZnak"/>
    <w:pPr>
      <w:spacing w:after="240" w:line="240" w:lineRule="atLeast"/>
      <w:ind w:firstLine="360"/>
    </w:pPr>
  </w:style>
  <w:style w:type="paragraph" w:styleId="Glava">
    <w:name w:val="header"/>
    <w:aliases w:val="E-PVO-glava,body txt,Znak,Glava - napis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Seznam">
    <w:name w:val="List"/>
    <w:basedOn w:val="Telobesedila"/>
    <w:pPr>
      <w:ind w:left="720" w:hanging="360"/>
    </w:pPr>
  </w:style>
  <w:style w:type="paragraph" w:styleId="Oznaenseznam">
    <w:name w:val="List Bullet"/>
    <w:basedOn w:val="Seznam"/>
    <w:pPr>
      <w:numPr>
        <w:numId w:val="1"/>
      </w:numPr>
    </w:pPr>
  </w:style>
  <w:style w:type="paragraph" w:styleId="Otevilenseznam">
    <w:name w:val="List Number"/>
    <w:basedOn w:val="Seznam"/>
    <w:pPr>
      <w:numPr>
        <w:numId w:val="2"/>
      </w:numPr>
      <w:tabs>
        <w:tab w:val="clear" w:pos="720"/>
        <w:tab w:val="num" w:pos="360"/>
      </w:tabs>
      <w:ind w:right="0"/>
    </w:pPr>
  </w:style>
  <w:style w:type="paragraph" w:styleId="Podpis">
    <w:name w:val="Signature"/>
    <w:basedOn w:val="Navaden"/>
    <w:next w:val="Podpis-slubeninaziv"/>
    <w:pPr>
      <w:keepNext/>
      <w:spacing w:before="880" w:line="240" w:lineRule="atLeast"/>
      <w:ind w:left="4565"/>
      <w:jc w:val="left"/>
    </w:pPr>
  </w:style>
  <w:style w:type="paragraph" w:styleId="Zakljunipozdrav">
    <w:name w:val="Closing"/>
    <w:basedOn w:val="Navaden"/>
    <w:next w:val="Podpis"/>
    <w:pPr>
      <w:keepNext/>
      <w:spacing w:after="120" w:line="240" w:lineRule="atLeast"/>
      <w:ind w:left="4565"/>
    </w:pPr>
  </w:style>
  <w:style w:type="paragraph" w:customStyle="1" w:styleId="Podpis-slubeninaziv">
    <w:name w:val="Podpis - službeni naziv"/>
    <w:basedOn w:val="Podpis"/>
    <w:next w:val="Podpis-podjetje"/>
    <w:pPr>
      <w:spacing w:before="0"/>
    </w:pPr>
    <w:rPr>
      <w:lang w:bidi="sl-SI"/>
    </w:rPr>
  </w:style>
  <w:style w:type="paragraph" w:customStyle="1" w:styleId="Zadeva">
    <w:name w:val="Zadeva"/>
    <w:basedOn w:val="Navaden"/>
    <w:next w:val="Telobesedila"/>
    <w:pPr>
      <w:spacing w:after="180" w:line="240" w:lineRule="atLeast"/>
      <w:ind w:left="360" w:hanging="360"/>
      <w:jc w:val="left"/>
    </w:pPr>
    <w:rPr>
      <w:caps/>
      <w:sz w:val="21"/>
      <w:lang w:bidi="sl-SI"/>
    </w:rPr>
  </w:style>
  <w:style w:type="paragraph" w:styleId="Uvodnipozdrav">
    <w:name w:val="Salutation"/>
    <w:basedOn w:val="Navaden"/>
    <w:next w:val="Zadeva"/>
    <w:pPr>
      <w:spacing w:before="240" w:after="240" w:line="240" w:lineRule="atLeast"/>
      <w:jc w:val="left"/>
    </w:pPr>
  </w:style>
  <w:style w:type="paragraph" w:customStyle="1" w:styleId="Notranjinaslov-ime">
    <w:name w:val="Notranji naslov - ime"/>
    <w:basedOn w:val="Notranjinaslov"/>
    <w:next w:val="Notranjinaslov"/>
    <w:pPr>
      <w:spacing w:before="220"/>
    </w:pPr>
  </w:style>
  <w:style w:type="paragraph" w:styleId="Datum">
    <w:name w:val="Date"/>
    <w:basedOn w:val="Navaden"/>
    <w:next w:val="Notranjinaslov-ime"/>
    <w:pPr>
      <w:spacing w:after="220"/>
      <w:ind w:left="4565"/>
    </w:pPr>
  </w:style>
  <w:style w:type="paragraph" w:customStyle="1" w:styleId="Vroke">
    <w:name w:val="V roke"/>
    <w:basedOn w:val="Navaden"/>
    <w:next w:val="Uvodnipozdrav"/>
    <w:pPr>
      <w:spacing w:before="220" w:line="240" w:lineRule="atLeast"/>
    </w:pPr>
    <w:rPr>
      <w:lang w:bidi="sl-SI"/>
    </w:rPr>
  </w:style>
  <w:style w:type="paragraph" w:customStyle="1" w:styleId="SeznamKp">
    <w:name w:val="Seznam Kp"/>
    <w:basedOn w:val="Navaden"/>
    <w:pPr>
      <w:keepLines/>
      <w:spacing w:line="240" w:lineRule="atLeast"/>
      <w:ind w:left="360" w:hanging="360"/>
    </w:pPr>
    <w:rPr>
      <w:lang w:bidi="sl-SI"/>
    </w:rPr>
  </w:style>
  <w:style w:type="paragraph" w:customStyle="1" w:styleId="Imepodjetja">
    <w:name w:val="Ime podjetja"/>
    <w:basedOn w:val="Telobesedila"/>
    <w:next w:val="Datum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sz w:val="21"/>
      <w:lang w:bidi="sl-SI"/>
    </w:rPr>
  </w:style>
  <w:style w:type="paragraph" w:customStyle="1" w:styleId="Dodatek">
    <w:name w:val="Dodatek"/>
    <w:basedOn w:val="Navaden"/>
    <w:next w:val="SeznamKp"/>
    <w:pPr>
      <w:keepNext/>
      <w:keepLines/>
      <w:spacing w:before="120" w:after="120" w:line="240" w:lineRule="atLeast"/>
    </w:pPr>
    <w:rPr>
      <w:lang w:bidi="sl-SI"/>
    </w:rPr>
  </w:style>
  <w:style w:type="paragraph" w:customStyle="1" w:styleId="Osnovanaslova">
    <w:name w:val="Osnova naslova"/>
    <w:basedOn w:val="Telobesedila"/>
    <w:next w:val="Telobesedila"/>
    <w:pPr>
      <w:keepNext/>
      <w:keepLines/>
      <w:spacing w:after="0"/>
      <w:ind w:firstLine="0"/>
      <w:jc w:val="left"/>
    </w:pPr>
    <w:rPr>
      <w:kern w:val="20"/>
      <w:lang w:bidi="sl-SI"/>
    </w:rPr>
  </w:style>
  <w:style w:type="paragraph" w:customStyle="1" w:styleId="Notranjinaslov">
    <w:name w:val="Notranji naslov"/>
    <w:basedOn w:val="Navaden"/>
    <w:pPr>
      <w:spacing w:line="240" w:lineRule="atLeast"/>
    </w:pPr>
    <w:rPr>
      <w:lang w:bidi="sl-SI"/>
    </w:rPr>
  </w:style>
  <w:style w:type="paragraph" w:customStyle="1" w:styleId="Poiljanje-navodila">
    <w:name w:val="Pošiljanje - navodila"/>
    <w:basedOn w:val="Navaden"/>
    <w:next w:val="Notranjinaslov-ime"/>
    <w:pPr>
      <w:keepNext/>
      <w:spacing w:after="240" w:line="240" w:lineRule="atLeast"/>
    </w:pPr>
    <w:rPr>
      <w:caps/>
      <w:lang w:bidi="sl-SI"/>
    </w:rPr>
  </w:style>
  <w:style w:type="paragraph" w:customStyle="1" w:styleId="Sklic-inicialke">
    <w:name w:val="Sklic - inicialke"/>
    <w:basedOn w:val="Navaden"/>
    <w:next w:val="Dodatek"/>
    <w:pPr>
      <w:keepNext/>
      <w:spacing w:before="220" w:line="240" w:lineRule="atLeast"/>
      <w:jc w:val="left"/>
    </w:pPr>
    <w:rPr>
      <w:lang w:bidi="sl-SI"/>
    </w:rPr>
  </w:style>
  <w:style w:type="paragraph" w:customStyle="1" w:styleId="Sklic-vrstica">
    <w:name w:val="Sklic - vrstica"/>
    <w:basedOn w:val="Navaden"/>
    <w:next w:val="Poiljanje-navodila"/>
    <w:pPr>
      <w:keepNext/>
      <w:spacing w:after="240" w:line="240" w:lineRule="atLeast"/>
      <w:jc w:val="left"/>
    </w:pPr>
    <w:rPr>
      <w:lang w:bidi="sl-SI"/>
    </w:rPr>
  </w:style>
  <w:style w:type="paragraph" w:customStyle="1" w:styleId="Povratninaslov">
    <w:name w:val="Povratni naslov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  <w:lang w:bidi="sl-SI"/>
    </w:rPr>
  </w:style>
  <w:style w:type="paragraph" w:customStyle="1" w:styleId="Podpis-podjetje">
    <w:name w:val="Podpis - podjetje"/>
    <w:basedOn w:val="Podpis"/>
    <w:next w:val="Sklic-inicialke"/>
    <w:pPr>
      <w:spacing w:before="0"/>
    </w:pPr>
    <w:rPr>
      <w:lang w:bidi="sl-SI"/>
    </w:rPr>
  </w:style>
  <w:style w:type="character" w:customStyle="1" w:styleId="Slogan">
    <w:name w:val="Slogan"/>
    <w:basedOn w:val="Privzetapisavaodstavka"/>
    <w:rPr>
      <w:i/>
      <w:iCs w:val="0"/>
      <w:spacing w:val="70"/>
      <w:lang w:val="sl-SI" w:eastAsia="sl-SI" w:bidi="sl-SI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character" w:styleId="Hiperpovezava">
    <w:name w:val="Hyperlink"/>
    <w:basedOn w:val="Privzetapisavaodstavka"/>
    <w:rsid w:val="00694F8D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BB6322"/>
    <w:rPr>
      <w:rFonts w:ascii="Garamond" w:hAnsi="Garamond"/>
      <w:kern w:val="18"/>
    </w:rPr>
  </w:style>
  <w:style w:type="paragraph" w:styleId="Besedilooblaka">
    <w:name w:val="Balloon Text"/>
    <w:basedOn w:val="Navaden"/>
    <w:link w:val="BesedilooblakaZnak"/>
    <w:rsid w:val="00BB632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BB6322"/>
    <w:rPr>
      <w:rFonts w:ascii="Tahoma" w:hAnsi="Tahoma" w:cs="Tahoma"/>
      <w:kern w:val="18"/>
      <w:sz w:val="16"/>
      <w:szCs w:val="16"/>
    </w:rPr>
  </w:style>
  <w:style w:type="paragraph" w:styleId="Brezrazmikov">
    <w:name w:val="No Spacing"/>
    <w:link w:val="BrezrazmikovZnak"/>
    <w:uiPriority w:val="1"/>
    <w:qFormat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BB6322"/>
    <w:rPr>
      <w:rFonts w:asciiTheme="minorHAnsi" w:eastAsiaTheme="minorEastAsia" w:hAnsiTheme="minorHAnsi" w:cstheme="minorBidi"/>
      <w:sz w:val="22"/>
      <w:szCs w:val="22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6322"/>
    <w:rPr>
      <w:rFonts w:ascii="Garamond" w:hAnsi="Garamond"/>
      <w:kern w:val="18"/>
    </w:rPr>
  </w:style>
  <w:style w:type="paragraph" w:customStyle="1" w:styleId="Besedilo">
    <w:name w:val="Besedilo"/>
    <w:basedOn w:val="Navaden"/>
    <w:link w:val="BesediloZnak"/>
    <w:qFormat/>
    <w:rsid w:val="000951EE"/>
    <w:pPr>
      <w:tabs>
        <w:tab w:val="left" w:pos="1276"/>
        <w:tab w:val="left" w:pos="9072"/>
      </w:tabs>
      <w:outlineLvl w:val="0"/>
    </w:pPr>
    <w:rPr>
      <w:rFonts w:ascii="Segoe UI Semilight" w:hAnsi="Segoe UI Semilight" w:cs="Segoe UI Semilight"/>
      <w:sz w:val="22"/>
      <w:szCs w:val="22"/>
    </w:rPr>
  </w:style>
  <w:style w:type="character" w:customStyle="1" w:styleId="BesediloZnak">
    <w:name w:val="Besedilo Znak"/>
    <w:basedOn w:val="Privzetapisavaodstavka"/>
    <w:link w:val="Besedilo"/>
    <w:rsid w:val="000951EE"/>
    <w:rPr>
      <w:rFonts w:ascii="Segoe UI Semilight" w:hAnsi="Segoe UI Semilight" w:cs="Segoe UI Semilight"/>
      <w:kern w:val="18"/>
      <w:sz w:val="22"/>
      <w:szCs w:val="22"/>
    </w:rPr>
  </w:style>
  <w:style w:type="paragraph" w:styleId="Odstavekseznama">
    <w:name w:val="List Paragraph"/>
    <w:basedOn w:val="Navaden"/>
    <w:link w:val="OdstavekseznamaZnak"/>
    <w:uiPriority w:val="34"/>
    <w:qFormat/>
    <w:rsid w:val="00A93156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unhideWhenUsed/>
    <w:rsid w:val="003808DF"/>
    <w:pPr>
      <w:jc w:val="left"/>
    </w:pPr>
    <w:rPr>
      <w:rFonts w:ascii="Calibri" w:eastAsiaTheme="minorHAnsi" w:hAnsi="Calibri" w:cstheme="minorBidi"/>
      <w:kern w:val="0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3808DF"/>
    <w:rPr>
      <w:rFonts w:ascii="Calibri" w:eastAsiaTheme="minorHAnsi" w:hAnsi="Calibri" w:cstheme="minorBidi"/>
      <w:sz w:val="22"/>
      <w:szCs w:val="21"/>
      <w:lang w:eastAsia="en-US"/>
    </w:rPr>
  </w:style>
  <w:style w:type="numbering" w:customStyle="1" w:styleId="Brezseznama1">
    <w:name w:val="Brez seznama1"/>
    <w:next w:val="Brezseznama"/>
    <w:uiPriority w:val="99"/>
    <w:semiHidden/>
    <w:unhideWhenUsed/>
    <w:rsid w:val="002A640C"/>
  </w:style>
  <w:style w:type="paragraph" w:customStyle="1" w:styleId="msonormal0">
    <w:name w:val="msonorma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0">
    <w:name w:val="besedilo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1">
    <w:name w:val="charoverride-1"/>
    <w:basedOn w:val="Privzetapisavaodstavka"/>
    <w:rsid w:val="002A640C"/>
  </w:style>
  <w:style w:type="paragraph" w:customStyle="1" w:styleId="mednaslov---italic-sredina">
    <w:name w:val="mednaslov---italic-sredin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">
    <w:name w:val="besedilo--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podrtano">
    <w:name w:val="podčrtano"/>
    <w:basedOn w:val="Privzetapisavaodstavka"/>
    <w:rsid w:val="002A640C"/>
  </w:style>
  <w:style w:type="character" w:customStyle="1" w:styleId="italic-podrtano">
    <w:name w:val="italic-podčrtano"/>
    <w:basedOn w:val="Privzetapisavaodstavka"/>
    <w:rsid w:val="002A640C"/>
  </w:style>
  <w:style w:type="paragraph" w:customStyle="1" w:styleId="mednaslov---italic-nova-stran">
    <w:name w:val="mednaslov---italic-nova-stran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spodaj-0">
    <w:name w:val="naslov-8-spodaj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naslov-8-bold-italic">
    <w:name w:val="naslov-8-bold-italic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komentar">
    <w:name w:val="komentar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">
    <w:name w:val="besedilo--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apple-converted-space">
    <w:name w:val="apple-converted-space"/>
    <w:basedOn w:val="Privzetapisavaodstavka"/>
    <w:rsid w:val="002A640C"/>
  </w:style>
  <w:style w:type="character" w:customStyle="1" w:styleId="pikice---manje">
    <w:name w:val="pikice---manjše"/>
    <w:basedOn w:val="Privzetapisavaodstavka"/>
    <w:rsid w:val="002A640C"/>
  </w:style>
  <w:style w:type="paragraph" w:customStyle="1" w:styleId="besedilo-odmik-spodaj">
    <w:name w:val="besedilo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pomba---tevilka">
    <w:name w:val="opomba---številka"/>
    <w:basedOn w:val="Privzetapisavaodstavka"/>
    <w:rsid w:val="002A640C"/>
  </w:style>
  <w:style w:type="character" w:styleId="SledenaHiperpovezava">
    <w:name w:val="FollowedHyperlink"/>
    <w:basedOn w:val="Privzetapisavaodstavka"/>
    <w:uiPriority w:val="99"/>
    <w:semiHidden/>
    <w:unhideWhenUsed/>
    <w:rsid w:val="002A640C"/>
    <w:rPr>
      <w:color w:val="800080"/>
      <w:u w:val="single"/>
    </w:rPr>
  </w:style>
  <w:style w:type="paragraph" w:customStyle="1" w:styleId="opomba">
    <w:name w:val="opomb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">
    <w:name w:val="bold-italic"/>
    <w:basedOn w:val="Privzetapisavaodstavka"/>
    <w:rsid w:val="002A640C"/>
  </w:style>
  <w:style w:type="paragraph" w:customStyle="1" w:styleId="naslov-8-italic-gor-0">
    <w:name w:val="naslov-8-italic-gor-0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italic">
    <w:name w:val="italic"/>
    <w:basedOn w:val="Privzetapisavaodstavka"/>
    <w:rsid w:val="002A640C"/>
  </w:style>
  <w:style w:type="character" w:customStyle="1" w:styleId="pikce">
    <w:name w:val="pikce"/>
    <w:basedOn w:val="Privzetapisavaodstavka"/>
    <w:rsid w:val="002A640C"/>
  </w:style>
  <w:style w:type="character" w:customStyle="1" w:styleId="charoverride-6">
    <w:name w:val="charoverride-6"/>
    <w:basedOn w:val="Privzetapisavaodstavka"/>
    <w:rsid w:val="002A640C"/>
  </w:style>
  <w:style w:type="paragraph" w:customStyle="1" w:styleId="alineja-4">
    <w:name w:val="alineja-4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alineja-4-odmik-dol">
    <w:name w:val="alineja-4-odmik-dol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charoverride-7">
    <w:name w:val="charoverride-7"/>
    <w:basedOn w:val="Privzetapisavaodstavka"/>
    <w:rsid w:val="002A640C"/>
  </w:style>
  <w:style w:type="character" w:customStyle="1" w:styleId="charoverride-8">
    <w:name w:val="charoverride-8"/>
    <w:basedOn w:val="Privzetapisavaodstavka"/>
    <w:rsid w:val="002A640C"/>
  </w:style>
  <w:style w:type="paragraph" w:customStyle="1" w:styleId="komentar-ns">
    <w:name w:val="komentar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sub">
    <w:name w:val="sub"/>
    <w:basedOn w:val="Privzetapisavaodstavka"/>
    <w:rsid w:val="002A640C"/>
  </w:style>
  <w:style w:type="character" w:customStyle="1" w:styleId="charoverride-9">
    <w:name w:val="charoverride-9"/>
    <w:basedOn w:val="Privzetapisavaodstavka"/>
    <w:rsid w:val="002A640C"/>
  </w:style>
  <w:style w:type="paragraph" w:customStyle="1" w:styleId="obr-tevilka">
    <w:name w:val="obr-številk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-italic-podrtano">
    <w:name w:val="bold-italic-podčrtano"/>
    <w:basedOn w:val="Privzetapisavaodstavka"/>
    <w:rsid w:val="002A640C"/>
  </w:style>
  <w:style w:type="paragraph" w:customStyle="1" w:styleId="tabela">
    <w:name w:val="tabela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--italic-odmik-spodaj-ns">
    <w:name w:val="besedilo---italic-odmik-spodaj-ns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besedilo-bold-italic-odmik-spodaj">
    <w:name w:val="besedilo-bold-italic-odmik-spodaj"/>
    <w:basedOn w:val="Navaden"/>
    <w:rsid w:val="002A640C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42730"/>
    <w:rPr>
      <w:rFonts w:ascii="Garamond" w:hAnsi="Garamond"/>
      <w:kern w:val="18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D42730"/>
    <w:pPr>
      <w:spacing w:after="120"/>
      <w:ind w:left="283"/>
    </w:pPr>
    <w:rPr>
      <w:rFonts w:ascii="Candara" w:hAnsi="Candara"/>
      <w:kern w:val="0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D42730"/>
    <w:rPr>
      <w:rFonts w:ascii="Candara" w:hAnsi="Candara"/>
      <w:szCs w:val="24"/>
    </w:rPr>
  </w:style>
  <w:style w:type="table" w:styleId="Tabelamrea">
    <w:name w:val="Table Grid"/>
    <w:basedOn w:val="Navadnatabela"/>
    <w:uiPriority w:val="59"/>
    <w:rsid w:val="00D427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42730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nanaslov1">
    <w:name w:val="Ana naslov 1"/>
    <w:basedOn w:val="Navaden"/>
    <w:link w:val="Ananaslov1Znak"/>
    <w:qFormat/>
    <w:rsid w:val="001B4B71"/>
    <w:pPr>
      <w:numPr>
        <w:numId w:val="6"/>
      </w:numPr>
      <w:tabs>
        <w:tab w:val="left" w:pos="709"/>
      </w:tabs>
      <w:spacing w:before="480" w:after="480"/>
      <w:jc w:val="left"/>
    </w:pPr>
    <w:rPr>
      <w:b/>
      <w:kern w:val="0"/>
      <w:sz w:val="28"/>
      <w:szCs w:val="28"/>
    </w:rPr>
  </w:style>
  <w:style w:type="character" w:customStyle="1" w:styleId="Ananaslov1Znak">
    <w:name w:val="Ana naslov 1 Znak"/>
    <w:basedOn w:val="Privzetapisavaodstavka"/>
    <w:link w:val="Ananaslov1"/>
    <w:rsid w:val="001B4B71"/>
    <w:rPr>
      <w:rFonts w:ascii="Garamond" w:hAnsi="Garamond"/>
      <w:b/>
      <w:sz w:val="28"/>
      <w:szCs w:val="28"/>
    </w:rPr>
  </w:style>
  <w:style w:type="paragraph" w:customStyle="1" w:styleId="Ananaslov2">
    <w:name w:val="Ana naslov 2"/>
    <w:basedOn w:val="Navaden"/>
    <w:qFormat/>
    <w:rsid w:val="001B4B71"/>
    <w:pPr>
      <w:numPr>
        <w:ilvl w:val="1"/>
        <w:numId w:val="6"/>
      </w:numPr>
      <w:tabs>
        <w:tab w:val="left" w:pos="709"/>
      </w:tabs>
      <w:spacing w:before="240" w:after="240"/>
      <w:jc w:val="left"/>
    </w:pPr>
    <w:rPr>
      <w:rFonts w:ascii="Candara" w:hAnsi="Candara"/>
      <w:b/>
      <w:kern w:val="0"/>
      <w:szCs w:val="24"/>
    </w:rPr>
  </w:style>
  <w:style w:type="paragraph" w:customStyle="1" w:styleId="Ananaslov3">
    <w:name w:val="Ana naslov 3"/>
    <w:basedOn w:val="Odstavekseznama"/>
    <w:qFormat/>
    <w:rsid w:val="001B4B71"/>
    <w:pPr>
      <w:numPr>
        <w:ilvl w:val="2"/>
        <w:numId w:val="6"/>
      </w:numPr>
      <w:tabs>
        <w:tab w:val="left" w:pos="709"/>
      </w:tabs>
      <w:autoSpaceDE w:val="0"/>
      <w:autoSpaceDN w:val="0"/>
      <w:adjustRightInd w:val="0"/>
      <w:spacing w:before="240" w:after="240"/>
    </w:pPr>
    <w:rPr>
      <w:rFonts w:ascii="Candara" w:hAnsi="Candara"/>
      <w:b/>
      <w:kern w:val="0"/>
      <w:szCs w:val="24"/>
    </w:rPr>
  </w:style>
  <w:style w:type="paragraph" w:customStyle="1" w:styleId="Ananaslov4">
    <w:name w:val="Ana naslov 4"/>
    <w:basedOn w:val="Navaden"/>
    <w:qFormat/>
    <w:rsid w:val="001B4B71"/>
    <w:pPr>
      <w:numPr>
        <w:ilvl w:val="3"/>
        <w:numId w:val="6"/>
      </w:numPr>
      <w:autoSpaceDE w:val="0"/>
      <w:autoSpaceDN w:val="0"/>
      <w:adjustRightInd w:val="0"/>
    </w:pPr>
    <w:rPr>
      <w:rFonts w:ascii="Candara" w:hAnsi="Candara"/>
      <w:b/>
      <w:bCs/>
      <w:i/>
      <w:kern w:val="0"/>
      <w:szCs w:val="24"/>
    </w:rPr>
  </w:style>
  <w:style w:type="paragraph" w:customStyle="1" w:styleId="Bodytext1">
    <w:name w:val="Body text1"/>
    <w:basedOn w:val="Navaden"/>
    <w:uiPriority w:val="99"/>
    <w:rsid w:val="001B4B71"/>
    <w:pPr>
      <w:shd w:val="clear" w:color="auto" w:fill="FFFFFF"/>
      <w:spacing w:before="360" w:line="278" w:lineRule="exact"/>
      <w:ind w:hanging="360"/>
    </w:pPr>
    <w:rPr>
      <w:rFonts w:ascii="Trebuchet MS" w:eastAsia="Arial Unicode MS" w:hAnsi="Trebuchet MS" w:cs="Trebuchet MS"/>
      <w:kern w:val="0"/>
      <w:sz w:val="23"/>
      <w:szCs w:val="23"/>
    </w:rPr>
  </w:style>
  <w:style w:type="character" w:customStyle="1" w:styleId="Bodytext7">
    <w:name w:val="Body text (7)_"/>
    <w:basedOn w:val="Privzetapisavaodstavka"/>
    <w:link w:val="Bodytext70"/>
    <w:uiPriority w:val="99"/>
    <w:rsid w:val="001B4B71"/>
    <w:rPr>
      <w:rFonts w:ascii="Trebuchet MS" w:hAnsi="Trebuchet MS" w:cs="Trebuchet MS"/>
      <w:b/>
      <w:bCs/>
      <w:sz w:val="23"/>
      <w:szCs w:val="23"/>
      <w:shd w:val="clear" w:color="auto" w:fill="FFFFFF"/>
    </w:rPr>
  </w:style>
  <w:style w:type="paragraph" w:customStyle="1" w:styleId="Bodytext70">
    <w:name w:val="Body text (7)"/>
    <w:basedOn w:val="Navaden"/>
    <w:link w:val="Bodytext7"/>
    <w:uiPriority w:val="99"/>
    <w:rsid w:val="001B4B71"/>
    <w:pPr>
      <w:shd w:val="clear" w:color="auto" w:fill="FFFFFF"/>
      <w:spacing w:before="300" w:after="240" w:line="278" w:lineRule="exact"/>
      <w:ind w:hanging="360"/>
    </w:pPr>
    <w:rPr>
      <w:rFonts w:ascii="Trebuchet MS" w:hAnsi="Trebuchet MS" w:cs="Trebuchet MS"/>
      <w:b/>
      <w:bCs/>
      <w:kern w:val="0"/>
      <w:sz w:val="23"/>
      <w:szCs w:val="23"/>
    </w:rPr>
  </w:style>
  <w:style w:type="paragraph" w:styleId="Pripombabesedilo">
    <w:name w:val="annotation text"/>
    <w:basedOn w:val="Navaden"/>
    <w:link w:val="PripombabesediloZnak"/>
    <w:unhideWhenUsed/>
    <w:rsid w:val="006F3402"/>
    <w:pPr>
      <w:jc w:val="left"/>
    </w:pPr>
    <w:rPr>
      <w:rFonts w:ascii="Times New Roman" w:hAnsi="Times New Roman"/>
      <w:kern w:val="0"/>
      <w:lang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6F3402"/>
    <w:rPr>
      <w:lang w:eastAsia="en-US"/>
    </w:rPr>
  </w:style>
  <w:style w:type="table" w:customStyle="1" w:styleId="Tabelamrea11">
    <w:name w:val="Tabela – mreža11"/>
    <w:basedOn w:val="Navadnatabela"/>
    <w:next w:val="Tabelamrea"/>
    <w:uiPriority w:val="59"/>
    <w:rsid w:val="00D001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elamrea13">
    <w:name w:val="Tabela – mreža13"/>
    <w:basedOn w:val="Navadnatabela"/>
    <w:next w:val="Tabelamrea"/>
    <w:uiPriority w:val="59"/>
    <w:rsid w:val="00D001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">
    <w:name w:val="Grid Table Light"/>
    <w:basedOn w:val="Navadnatabela"/>
    <w:uiPriority w:val="40"/>
    <w:rsid w:val="009E694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Navadnatabela1">
    <w:name w:val="Plain Table 1"/>
    <w:basedOn w:val="Navadnatabela"/>
    <w:uiPriority w:val="41"/>
    <w:rsid w:val="009E694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-grseq-1">
    <w:name w:val="ti-grseq-1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character" w:customStyle="1" w:styleId="bold">
    <w:name w:val="bold"/>
    <w:basedOn w:val="Privzetapisavaodstavka"/>
    <w:rsid w:val="00A10B2E"/>
  </w:style>
  <w:style w:type="paragraph" w:customStyle="1" w:styleId="image">
    <w:name w:val="image"/>
    <w:basedOn w:val="Navaden"/>
    <w:rsid w:val="00A10B2E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CM4">
    <w:name w:val="CM4"/>
    <w:basedOn w:val="Default"/>
    <w:next w:val="Default"/>
    <w:uiPriority w:val="99"/>
    <w:rsid w:val="009E1452"/>
    <w:pPr>
      <w:spacing w:after="313"/>
    </w:pPr>
    <w:rPr>
      <w:color w:val="auto"/>
    </w:rPr>
  </w:style>
  <w:style w:type="paragraph" w:customStyle="1" w:styleId="CM1">
    <w:name w:val="CM1"/>
    <w:basedOn w:val="Default"/>
    <w:next w:val="Default"/>
    <w:uiPriority w:val="99"/>
    <w:rsid w:val="009E1452"/>
    <w:rPr>
      <w:color w:val="auto"/>
    </w:rPr>
  </w:style>
  <w:style w:type="paragraph" w:customStyle="1" w:styleId="CM5">
    <w:name w:val="CM5"/>
    <w:basedOn w:val="Default"/>
    <w:next w:val="Default"/>
    <w:uiPriority w:val="99"/>
    <w:rsid w:val="009E1452"/>
    <w:pPr>
      <w:spacing w:after="255"/>
    </w:pPr>
    <w:rPr>
      <w:color w:val="auto"/>
    </w:rPr>
  </w:style>
  <w:style w:type="paragraph" w:customStyle="1" w:styleId="CM3">
    <w:name w:val="CM3"/>
    <w:basedOn w:val="Default"/>
    <w:next w:val="Default"/>
    <w:uiPriority w:val="99"/>
    <w:rsid w:val="009E1452"/>
    <w:rPr>
      <w:color w:val="auto"/>
    </w:rPr>
  </w:style>
  <w:style w:type="paragraph" w:styleId="Kazalovsebine1">
    <w:name w:val="toc 1"/>
    <w:basedOn w:val="Navaden"/>
    <w:next w:val="Navaden"/>
    <w:autoRedefine/>
    <w:uiPriority w:val="39"/>
    <w:unhideWhenUsed/>
    <w:rsid w:val="00C25FCF"/>
    <w:pPr>
      <w:spacing w:after="100"/>
    </w:pPr>
  </w:style>
  <w:style w:type="paragraph" w:styleId="Kazalovsebine2">
    <w:name w:val="toc 2"/>
    <w:basedOn w:val="Navaden"/>
    <w:next w:val="Navaden"/>
    <w:autoRedefine/>
    <w:uiPriority w:val="39"/>
    <w:unhideWhenUsed/>
    <w:rsid w:val="00C25FCF"/>
    <w:pPr>
      <w:tabs>
        <w:tab w:val="left" w:pos="567"/>
        <w:tab w:val="right" w:leader="dot" w:pos="9062"/>
      </w:tabs>
      <w:spacing w:after="100"/>
      <w:ind w:left="200"/>
    </w:pPr>
  </w:style>
  <w:style w:type="paragraph" w:styleId="Kazalovsebine3">
    <w:name w:val="toc 3"/>
    <w:basedOn w:val="Navaden"/>
    <w:next w:val="Navaden"/>
    <w:autoRedefine/>
    <w:uiPriority w:val="39"/>
    <w:unhideWhenUsed/>
    <w:rsid w:val="00C25FCF"/>
    <w:pPr>
      <w:spacing w:after="100"/>
      <w:ind w:left="40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B75A00"/>
    <w:rPr>
      <w:rFonts w:ascii="Garamond" w:hAnsi="Garamond"/>
      <w:kern w:val="18"/>
    </w:rPr>
  </w:style>
  <w:style w:type="paragraph" w:styleId="Navadensplet">
    <w:name w:val="Normal (Web)"/>
    <w:basedOn w:val="Navaden"/>
    <w:uiPriority w:val="99"/>
    <w:unhideWhenUsed/>
    <w:rsid w:val="006B51F5"/>
    <w:pPr>
      <w:jc w:val="left"/>
    </w:pPr>
    <w:rPr>
      <w:rFonts w:ascii="Times New Roman" w:eastAsiaTheme="minorHAnsi" w:hAnsi="Times New Roman"/>
      <w:kern w:val="0"/>
      <w:sz w:val="24"/>
      <w:szCs w:val="24"/>
    </w:rPr>
  </w:style>
  <w:style w:type="paragraph" w:customStyle="1" w:styleId="align-justify">
    <w:name w:val="align-justify"/>
    <w:basedOn w:val="Navaden"/>
    <w:rsid w:val="002C76A4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kst1">
    <w:name w:val="tekst1"/>
    <w:basedOn w:val="Navaden"/>
    <w:rsid w:val="00601E77"/>
    <w:pPr>
      <w:spacing w:before="120" w:line="264" w:lineRule="atLeast"/>
    </w:pPr>
    <w:rPr>
      <w:rFonts w:ascii="Arial" w:hAnsi="Arial"/>
      <w:kern w:val="0"/>
      <w:sz w:val="22"/>
    </w:rPr>
  </w:style>
  <w:style w:type="paragraph" w:customStyle="1" w:styleId="Standard">
    <w:name w:val="Standard"/>
    <w:rsid w:val="00457EF2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customStyle="1" w:styleId="Naslov2Znak">
    <w:name w:val="Naslov 2 Znak"/>
    <w:basedOn w:val="Privzetapisavaodstavka"/>
    <w:link w:val="Naslov2"/>
    <w:rsid w:val="00F643C2"/>
    <w:rPr>
      <w:rFonts w:ascii="Segoe UI" w:hAnsi="Segoe UI" w:cs="Segoe UI"/>
      <w:b/>
      <w:bCs/>
      <w:iCs/>
      <w:color w:val="000000"/>
      <w:sz w:val="24"/>
      <w:szCs w:val="24"/>
      <w:shd w:val="clear" w:color="auto" w:fill="FFFFFF"/>
    </w:rPr>
  </w:style>
  <w:style w:type="table" w:customStyle="1" w:styleId="NormalTablePHPDOCX">
    <w:name w:val="Normal Table PHPDOCX"/>
    <w:uiPriority w:val="99"/>
    <w:semiHidden/>
    <w:unhideWhenUsed/>
    <w:qFormat/>
    <w:rsid w:val="00F643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643C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F643C2"/>
    <w:pPr>
      <w:widowControl w:val="0"/>
      <w:autoSpaceDE w:val="0"/>
      <w:autoSpaceDN w:val="0"/>
      <w:ind w:left="103"/>
      <w:jc w:val="left"/>
    </w:pPr>
    <w:rPr>
      <w:rFonts w:ascii="Arial" w:eastAsia="Arial" w:hAnsi="Arial" w:cs="Arial"/>
      <w:kern w:val="0"/>
      <w:sz w:val="22"/>
      <w:szCs w:val="22"/>
      <w:lang w:val="en-US" w:eastAsia="en-US"/>
    </w:rPr>
  </w:style>
  <w:style w:type="character" w:styleId="Krepko">
    <w:name w:val="Strong"/>
    <w:basedOn w:val="Privzetapisavaodstavka"/>
    <w:qFormat/>
    <w:rsid w:val="00330F91"/>
    <w:rPr>
      <w:b/>
      <w:bCs/>
    </w:rPr>
  </w:style>
  <w:style w:type="paragraph" w:customStyle="1" w:styleId="rkovnatokazaodstavkom1">
    <w:name w:val="rkovnatokazaodstavkom1"/>
    <w:basedOn w:val="Navaden"/>
    <w:rsid w:val="009D74E5"/>
    <w:pPr>
      <w:ind w:left="425" w:hanging="425"/>
    </w:pPr>
    <w:rPr>
      <w:rFonts w:ascii="Arial" w:hAnsi="Arial" w:cs="Arial"/>
      <w:kern w:val="0"/>
      <w:sz w:val="22"/>
      <w:szCs w:val="22"/>
    </w:rPr>
  </w:style>
  <w:style w:type="table" w:customStyle="1" w:styleId="TableGridPHPDOCX">
    <w:name w:val="Table Grid PHPDOCX"/>
    <w:uiPriority w:val="59"/>
    <w:rsid w:val="0018529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semiHidden/>
    <w:unhideWhenUsed/>
    <w:rsid w:val="00FA21C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FA21C5"/>
    <w:pPr>
      <w:jc w:val="both"/>
    </w:pPr>
    <w:rPr>
      <w:rFonts w:ascii="Garamond" w:hAnsi="Garamond"/>
      <w:b/>
      <w:bCs/>
      <w:kern w:val="18"/>
      <w:lang w:eastAsia="sl-SI"/>
    </w:rPr>
  </w:style>
  <w:style w:type="character" w:customStyle="1" w:styleId="ZadevapripombeZnak">
    <w:name w:val="Zadeva pripombe Znak"/>
    <w:basedOn w:val="PripombabesediloZnak"/>
    <w:link w:val="Zadevapripombe"/>
    <w:semiHidden/>
    <w:rsid w:val="00FA21C5"/>
    <w:rPr>
      <w:rFonts w:ascii="Garamond" w:hAnsi="Garamond"/>
      <w:b/>
      <w:bCs/>
      <w:kern w:val="18"/>
      <w:lang w:eastAsia="en-US"/>
    </w:rPr>
  </w:style>
  <w:style w:type="paragraph" w:customStyle="1" w:styleId="odstavek">
    <w:name w:val="odstavek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tevilnatoka">
    <w:name w:val="tevilnatoka"/>
    <w:basedOn w:val="Navaden"/>
    <w:rsid w:val="00A760F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styleId="Podnaslov">
    <w:name w:val="Subtitle"/>
    <w:basedOn w:val="Navaden"/>
    <w:next w:val="Telobesedila"/>
    <w:link w:val="PodnaslovZnak"/>
    <w:qFormat/>
    <w:rsid w:val="006914E7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kern w:val="0"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914E7"/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Bodytext">
    <w:name w:val="Body text_"/>
    <w:basedOn w:val="Privzetapisavaodstavka"/>
    <w:link w:val="Telobesedila1"/>
    <w:uiPriority w:val="99"/>
    <w:rsid w:val="00570EA7"/>
    <w:rPr>
      <w:sz w:val="17"/>
      <w:szCs w:val="17"/>
      <w:shd w:val="clear" w:color="auto" w:fill="FFFFFF"/>
    </w:rPr>
  </w:style>
  <w:style w:type="paragraph" w:customStyle="1" w:styleId="Telobesedila1">
    <w:name w:val="Telo besedila1"/>
    <w:basedOn w:val="Navaden"/>
    <w:link w:val="Bodytext"/>
    <w:uiPriority w:val="99"/>
    <w:rsid w:val="00570EA7"/>
    <w:pPr>
      <w:shd w:val="clear" w:color="auto" w:fill="FFFFFF"/>
      <w:spacing w:before="420" w:line="821" w:lineRule="exact"/>
      <w:ind w:hanging="400"/>
      <w:jc w:val="left"/>
    </w:pPr>
    <w:rPr>
      <w:rFonts w:ascii="Times New Roman" w:hAnsi="Times New Roman"/>
      <w:kern w:val="0"/>
      <w:sz w:val="17"/>
      <w:szCs w:val="17"/>
    </w:rPr>
  </w:style>
  <w:style w:type="character" w:customStyle="1" w:styleId="Bodytext7NotBold1">
    <w:name w:val="Body text (7) + Not Bold1"/>
    <w:basedOn w:val="Bodytext7"/>
    <w:uiPriority w:val="99"/>
    <w:rsid w:val="008961CF"/>
    <w:rPr>
      <w:rFonts w:ascii="Trebuchet MS" w:hAnsi="Trebuchet MS" w:cs="Trebuchet MS"/>
      <w:b/>
      <w:bCs/>
      <w:spacing w:val="0"/>
      <w:sz w:val="23"/>
      <w:szCs w:val="23"/>
      <w:shd w:val="clear" w:color="auto" w:fill="FFFFFF"/>
    </w:rPr>
  </w:style>
  <w:style w:type="character" w:styleId="Nerazreenaomemba">
    <w:name w:val="Unresolved Mention"/>
    <w:basedOn w:val="Privzetapisavaodstavka"/>
    <w:uiPriority w:val="99"/>
    <w:semiHidden/>
    <w:unhideWhenUsed/>
    <w:rsid w:val="008D7396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semiHidden/>
    <w:unhideWhenUsed/>
    <w:rsid w:val="00BD453B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BD453B"/>
    <w:rPr>
      <w:rFonts w:ascii="Garamond" w:hAnsi="Garamond"/>
      <w:kern w:val="18"/>
    </w:rPr>
  </w:style>
  <w:style w:type="character" w:styleId="Sprotnaopomba-sklic">
    <w:name w:val="footnote reference"/>
    <w:basedOn w:val="Privzetapisavaodstavka"/>
    <w:semiHidden/>
    <w:unhideWhenUsed/>
    <w:rsid w:val="00BD45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9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4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0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47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37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4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0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4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50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194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30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87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29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82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972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941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4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4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60\Elegant%20Letter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2ccfc031-f4c6-4cf4-855b-d63522076296">Z5F3SNCQEAHP-14-18</_dlc_DocId>
    <_dlc_DocIdUrl xmlns="2ccfc031-f4c6-4cf4-855b-d63522076296">
      <Url>http://sigma/podjetje/_layouts/DocIdRedir.aspx?ID=Z5F3SNCQEAHP-14-18</Url>
      <Description>Z5F3SNCQEAHP-14-18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D4DEB94B447E44AB79A7287ACE9F4F" ma:contentTypeVersion="1" ma:contentTypeDescription="Ustvari nov dokument." ma:contentTypeScope="" ma:versionID="35833d5466524ce3741e823cbab4e9bc">
  <xsd:schema xmlns:xsd="http://www.w3.org/2001/XMLSchema" xmlns:xs="http://www.w3.org/2001/XMLSchema" xmlns:p="http://schemas.microsoft.com/office/2006/metadata/properties" xmlns:ns2="2ccfc031-f4c6-4cf4-855b-d63522076296" targetNamespace="http://schemas.microsoft.com/office/2006/metadata/properties" ma:root="true" ma:fieldsID="7fa54d3e5d17e3a486d703b663bf8e2d" ns2:_="">
    <xsd:import namespace="2ccfc031-f4c6-4cf4-855b-d6352207629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fc031-f4c6-4cf4-855b-d6352207629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EFC8B3-129D-4E28-AD46-F6A84DF6A8B6}">
  <ds:schemaRefs>
    <ds:schemaRef ds:uri="http://schemas.microsoft.com/office/2006/metadata/properties"/>
    <ds:schemaRef ds:uri="2ccfc031-f4c6-4cf4-855b-d63522076296"/>
  </ds:schemaRefs>
</ds:datastoreItem>
</file>

<file path=customXml/itemProps2.xml><?xml version="1.0" encoding="utf-8"?>
<ds:datastoreItem xmlns:ds="http://schemas.openxmlformats.org/officeDocument/2006/customXml" ds:itemID="{C8634D09-DEEC-4C24-9CBF-54B427FB601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7BC481-40BC-40D7-87C3-6ECE5AC764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66C4A3-3621-4842-97E2-0156CE6A1E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8A73FD2-E1A6-4464-95DF-44DDF64D7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fc031-f4c6-4cf4-855b-d63522076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Elegant Letter</Template>
  <TotalTime>0</TotalTime>
  <Pages>2</Pages>
  <Words>704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Splošni dopis - primer</vt:lpstr>
      <vt:lpstr>Elegantno pismo</vt:lpstr>
    </vt:vector>
  </TitlesOfParts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dopis - primer</dc:title>
  <dc:creator/>
  <cp:lastModifiedBy/>
  <cp:revision>1</cp:revision>
  <cp:lastPrinted>2005-10-07T13:21:00Z</cp:lastPrinted>
  <dcterms:created xsi:type="dcterms:W3CDTF">2021-06-17T08:59:00Z</dcterms:created>
  <dcterms:modified xsi:type="dcterms:W3CDTF">2023-10-23T10:56:00Z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1060</vt:i4>
  </property>
  <property fmtid="{D5CDD505-2E9C-101B-9397-08002B2CF9AE}" pid="5" name="ContentTypeId">
    <vt:lpwstr>0x0101003DD4DEB94B447E44AB79A7287ACE9F4F</vt:lpwstr>
  </property>
  <property fmtid="{D5CDD505-2E9C-101B-9397-08002B2CF9AE}" pid="6" name="_dlc_DocIdItemGuid">
    <vt:lpwstr>4c86fc3f-d860-4493-8737-c3b6b5972122</vt:lpwstr>
  </property>
</Properties>
</file>